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618BA7" w14:textId="77777777" w:rsidR="00F55EF8" w:rsidRPr="00530FED" w:rsidRDefault="00F55EF8" w:rsidP="00CA0762">
      <w:pPr>
        <w:jc w:val="both"/>
        <w:rPr>
          <w:rFonts w:cstheme="minorHAnsi"/>
          <w:sz w:val="24"/>
          <w:szCs w:val="24"/>
        </w:rPr>
      </w:pPr>
    </w:p>
    <w:p w14:paraId="50372D01" w14:textId="77777777" w:rsidR="00F55EF8" w:rsidRPr="00530FED" w:rsidRDefault="00F55EF8" w:rsidP="00CA0762">
      <w:pPr>
        <w:jc w:val="both"/>
        <w:rPr>
          <w:rFonts w:cstheme="minorHAnsi"/>
          <w:sz w:val="24"/>
          <w:szCs w:val="24"/>
        </w:rPr>
      </w:pPr>
    </w:p>
    <w:p w14:paraId="6FC66710" w14:textId="77777777" w:rsidR="00F55EF8" w:rsidRPr="00530FED" w:rsidRDefault="00F55EF8" w:rsidP="00CA0762">
      <w:pPr>
        <w:jc w:val="both"/>
        <w:rPr>
          <w:rFonts w:cstheme="minorHAnsi"/>
          <w:sz w:val="24"/>
          <w:szCs w:val="24"/>
        </w:rPr>
      </w:pPr>
      <w:r w:rsidRPr="00530FED">
        <w:rPr>
          <w:rFonts w:cstheme="minorHAnsi"/>
          <w:noProof/>
          <w:sz w:val="24"/>
          <w:szCs w:val="24"/>
        </w:rPr>
        <w:drawing>
          <wp:inline distT="0" distB="0" distL="0" distR="0" wp14:anchorId="7C8C12E5" wp14:editId="48F5821B">
            <wp:extent cx="2032000" cy="230007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32000" cy="230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6CB9A4" w14:textId="77777777" w:rsidR="00F55EF8" w:rsidRPr="00530FED" w:rsidRDefault="00F55EF8" w:rsidP="00CA0762">
      <w:pPr>
        <w:jc w:val="both"/>
        <w:rPr>
          <w:rFonts w:cstheme="minorHAnsi"/>
          <w:sz w:val="24"/>
          <w:szCs w:val="24"/>
        </w:rPr>
      </w:pPr>
    </w:p>
    <w:p w14:paraId="4B1A808D" w14:textId="77777777" w:rsidR="00F55EF8" w:rsidRPr="00530FED" w:rsidRDefault="00F55EF8" w:rsidP="00CA0762">
      <w:pPr>
        <w:jc w:val="both"/>
        <w:rPr>
          <w:rFonts w:cstheme="minorHAnsi"/>
          <w:sz w:val="24"/>
          <w:szCs w:val="24"/>
        </w:rPr>
      </w:pPr>
    </w:p>
    <w:p w14:paraId="52C26EFF" w14:textId="008C1CE1" w:rsidR="00F55EF8" w:rsidRPr="00530FED" w:rsidRDefault="00F55EF8" w:rsidP="00CA0762">
      <w:pPr>
        <w:jc w:val="both"/>
        <w:rPr>
          <w:rFonts w:cstheme="minorHAnsi"/>
          <w:sz w:val="24"/>
          <w:szCs w:val="24"/>
        </w:rPr>
      </w:pPr>
    </w:p>
    <w:p w14:paraId="08291B4F" w14:textId="1C2D962C" w:rsidR="00F55EF8" w:rsidRPr="00530FED" w:rsidRDefault="00F55EF8" w:rsidP="00CA0762">
      <w:pPr>
        <w:jc w:val="both"/>
        <w:rPr>
          <w:rFonts w:cstheme="minorHAnsi"/>
          <w:sz w:val="24"/>
          <w:szCs w:val="24"/>
        </w:rPr>
      </w:pPr>
    </w:p>
    <w:p w14:paraId="2C09640B" w14:textId="6FCC19AE" w:rsidR="00F55EF8" w:rsidRPr="00530FED" w:rsidRDefault="00F55EF8" w:rsidP="00CA0762">
      <w:pPr>
        <w:jc w:val="both"/>
        <w:rPr>
          <w:rFonts w:cstheme="minorHAnsi"/>
          <w:sz w:val="24"/>
          <w:szCs w:val="24"/>
        </w:rPr>
      </w:pPr>
    </w:p>
    <w:p w14:paraId="57DDFAEF" w14:textId="77777777" w:rsidR="000A4708" w:rsidRDefault="000A4708" w:rsidP="000A4708">
      <w:pPr>
        <w:pStyle w:val="Subtitle"/>
        <w:jc w:val="both"/>
      </w:pPr>
      <w:r>
        <w:rPr>
          <w:rFonts w:ascii="Arial" w:hAnsi="Arial" w:cs="Arial"/>
          <w:color w:val="000000"/>
          <w:szCs w:val="48"/>
          <w:shd w:val="clear" w:color="auto" w:fill="FFFFFF"/>
        </w:rPr>
        <w:t>Robotic Process Automation</w:t>
      </w:r>
    </w:p>
    <w:p w14:paraId="0B1958A5" w14:textId="36E45FC6" w:rsidR="0011542E" w:rsidRPr="0011542E" w:rsidRDefault="00A86F04" w:rsidP="00CA0762">
      <w:pPr>
        <w:pStyle w:val="Subtitle"/>
        <w:jc w:val="both"/>
      </w:pPr>
      <w:hyperlink r:id="rId13" w:history="1">
        <w:r w:rsidR="00664C10">
          <w:t>RPA</w:t>
        </w:r>
      </w:hyperlink>
      <w:r w:rsidR="00664C10">
        <w:t xml:space="preserve"> Instruction</w:t>
      </w:r>
    </w:p>
    <w:p w14:paraId="1268D578" w14:textId="73BD8353" w:rsidR="00F55EF8" w:rsidRPr="00530FED" w:rsidRDefault="00F55EF8" w:rsidP="00CA0762">
      <w:pPr>
        <w:jc w:val="both"/>
        <w:rPr>
          <w:rFonts w:cstheme="minorHAnsi"/>
          <w:sz w:val="24"/>
          <w:szCs w:val="24"/>
        </w:rPr>
      </w:pPr>
    </w:p>
    <w:p w14:paraId="5AD220B4" w14:textId="56BCB161" w:rsidR="00F55EF8" w:rsidRPr="00530FED" w:rsidRDefault="00957030" w:rsidP="00CA0762">
      <w:pPr>
        <w:pStyle w:val="Subtitle2"/>
        <w:jc w:val="both"/>
      </w:pPr>
      <w:r>
        <w:t>Process Name</w:t>
      </w:r>
    </w:p>
    <w:p w14:paraId="4A3D7780" w14:textId="2DE140E3" w:rsidR="00F55EF8" w:rsidRPr="00530FED" w:rsidRDefault="00F55EF8" w:rsidP="00CA0762">
      <w:pPr>
        <w:jc w:val="both"/>
        <w:rPr>
          <w:rFonts w:cstheme="minorHAnsi"/>
          <w:sz w:val="24"/>
          <w:szCs w:val="24"/>
        </w:rPr>
      </w:pPr>
    </w:p>
    <w:p w14:paraId="331E48BC" w14:textId="71B5BB7D" w:rsidR="00F55EF8" w:rsidRDefault="00F55EF8" w:rsidP="00CA0762">
      <w:pPr>
        <w:jc w:val="both"/>
        <w:rPr>
          <w:rFonts w:cstheme="minorHAnsi"/>
          <w:sz w:val="24"/>
          <w:szCs w:val="24"/>
        </w:rPr>
      </w:pPr>
    </w:p>
    <w:p w14:paraId="2C744C3E" w14:textId="1A3C8F33" w:rsidR="00A467FC" w:rsidRDefault="00A467FC" w:rsidP="00CA0762">
      <w:pPr>
        <w:jc w:val="both"/>
        <w:rPr>
          <w:rFonts w:cstheme="minorHAnsi"/>
          <w:sz w:val="24"/>
          <w:szCs w:val="24"/>
        </w:rPr>
      </w:pPr>
    </w:p>
    <w:p w14:paraId="204E587E" w14:textId="5C6AC6DD" w:rsidR="00F36C47" w:rsidRDefault="00F36C47" w:rsidP="00CA0762">
      <w:pPr>
        <w:jc w:val="both"/>
        <w:rPr>
          <w:rFonts w:cstheme="minorHAnsi"/>
          <w:sz w:val="24"/>
          <w:szCs w:val="24"/>
        </w:rPr>
      </w:pPr>
    </w:p>
    <w:p w14:paraId="075BEE38" w14:textId="77777777" w:rsidR="00F36C47" w:rsidRDefault="00F36C47" w:rsidP="00CA0762">
      <w:pPr>
        <w:jc w:val="both"/>
        <w:rPr>
          <w:rFonts w:cstheme="minorHAnsi"/>
          <w:sz w:val="24"/>
          <w:szCs w:val="24"/>
        </w:rPr>
      </w:pPr>
    </w:p>
    <w:p w14:paraId="3254082F" w14:textId="72D194B2" w:rsidR="00A467FC" w:rsidRDefault="00A467FC" w:rsidP="00CA0762">
      <w:pPr>
        <w:jc w:val="both"/>
        <w:rPr>
          <w:rFonts w:cstheme="minorHAnsi"/>
          <w:sz w:val="24"/>
          <w:szCs w:val="24"/>
        </w:rPr>
      </w:pPr>
    </w:p>
    <w:p w14:paraId="68B15ADF" w14:textId="2DA44516" w:rsidR="00A467FC" w:rsidRPr="00530FED" w:rsidRDefault="00A467FC" w:rsidP="00CA0762">
      <w:pPr>
        <w:jc w:val="both"/>
        <w:rPr>
          <w:rFonts w:cstheme="minorHAnsi"/>
          <w:sz w:val="24"/>
          <w:szCs w:val="24"/>
        </w:rPr>
      </w:pPr>
    </w:p>
    <w:p w14:paraId="2BD928F8" w14:textId="6A6FC208" w:rsidR="00F55EF8" w:rsidRPr="00B6323B" w:rsidRDefault="00F55EF8" w:rsidP="00CA0762">
      <w:pPr>
        <w:jc w:val="both"/>
      </w:pPr>
      <w:r w:rsidRPr="00B6323B">
        <w:t xml:space="preserve">Author: </w:t>
      </w:r>
      <w:r w:rsidR="00957030">
        <w:t>Name</w:t>
      </w:r>
    </w:p>
    <w:p w14:paraId="45056F4F" w14:textId="6ED9C0E9" w:rsidR="00F55EF8" w:rsidRPr="00B6323B" w:rsidRDefault="00F55EF8" w:rsidP="00CA0762">
      <w:pPr>
        <w:jc w:val="both"/>
      </w:pPr>
      <w:r w:rsidRPr="00B6323B">
        <w:t xml:space="preserve">Date: </w:t>
      </w:r>
      <w:r w:rsidR="00176CAC">
        <w:t>05</w:t>
      </w:r>
      <w:r w:rsidRPr="00B6323B">
        <w:t>/</w:t>
      </w:r>
      <w:r w:rsidR="00176CAC">
        <w:t>04</w:t>
      </w:r>
      <w:r w:rsidRPr="00B6323B">
        <w:t>/2020</w:t>
      </w:r>
    </w:p>
    <w:p w14:paraId="6C9077C8" w14:textId="310FBC36" w:rsidR="00F55EF8" w:rsidRPr="00B6323B" w:rsidRDefault="00F55EF8" w:rsidP="00CA0762">
      <w:pPr>
        <w:jc w:val="both"/>
      </w:pPr>
      <w:r w:rsidRPr="00B6323B">
        <w:t xml:space="preserve">Version: </w:t>
      </w:r>
      <w:r w:rsidR="00176CAC">
        <w:t>1</w:t>
      </w:r>
      <w:r w:rsidRPr="00B6323B">
        <w:t>.</w:t>
      </w:r>
      <w:r w:rsidR="00176CAC">
        <w:t>0</w:t>
      </w:r>
    </w:p>
    <w:p w14:paraId="3FCC01D5" w14:textId="02E11730" w:rsidR="00EE29A2" w:rsidRPr="00530FED" w:rsidRDefault="00EE29A2" w:rsidP="00CA0762">
      <w:pPr>
        <w:jc w:val="both"/>
        <w:rPr>
          <w:rFonts w:cstheme="minorHAnsi"/>
          <w:sz w:val="24"/>
          <w:szCs w:val="24"/>
        </w:rPr>
      </w:pPr>
    </w:p>
    <w:sdt>
      <w:sdtPr>
        <w:rPr>
          <w:rFonts w:cstheme="minorHAnsi"/>
          <w:sz w:val="24"/>
          <w:szCs w:val="24"/>
        </w:rPr>
        <w:id w:val="-388415555"/>
        <w:docPartObj>
          <w:docPartGallery w:val="Cover Pages"/>
          <w:docPartUnique/>
        </w:docPartObj>
      </w:sdtPr>
      <w:sdtEndPr>
        <w:rPr>
          <w:rFonts w:eastAsiaTheme="majorEastAsia" w:cs="Times New Roman (Headings CS)"/>
          <w:b/>
          <w:bCs/>
          <w:color w:val="FC4710" w:themeColor="accent1"/>
          <w:sz w:val="36"/>
          <w:szCs w:val="28"/>
        </w:rPr>
      </w:sdtEndPr>
      <w:sdtContent>
        <w:p w14:paraId="329C4107" w14:textId="54CCD133" w:rsidR="00A414E7" w:rsidRPr="00530FED" w:rsidRDefault="00A414E7" w:rsidP="00CA0762">
          <w:pPr>
            <w:jc w:val="both"/>
            <w:rPr>
              <w:rFonts w:cstheme="minorHAnsi"/>
              <w:sz w:val="24"/>
              <w:szCs w:val="24"/>
            </w:rPr>
          </w:pPr>
        </w:p>
        <w:p w14:paraId="329C411E" w14:textId="06DE66EB" w:rsidR="004B59C1" w:rsidRPr="00530FED" w:rsidRDefault="00181F22" w:rsidP="00CA0762">
          <w:pPr>
            <w:jc w:val="both"/>
            <w:rPr>
              <w:rFonts w:cstheme="minorHAnsi"/>
              <w:sz w:val="24"/>
              <w:szCs w:val="24"/>
            </w:rPr>
          </w:pPr>
          <w:r w:rsidRPr="00530FED">
            <w:rPr>
              <w:rFonts w:cstheme="minorHAnsi"/>
              <w:sz w:val="24"/>
              <w:szCs w:val="24"/>
            </w:rPr>
            <w:br w:type="page"/>
          </w:r>
        </w:p>
      </w:sdtContent>
    </w:sdt>
    <w:p w14:paraId="329C416C" w14:textId="48E706E0" w:rsidR="00B6323B" w:rsidRPr="00530FED" w:rsidRDefault="00B6323B" w:rsidP="00CA0762">
      <w:pPr>
        <w:jc w:val="both"/>
        <w:rPr>
          <w:rFonts w:cstheme="minorHAnsi"/>
          <w:sz w:val="24"/>
          <w:szCs w:val="24"/>
        </w:rPr>
        <w:sectPr w:rsidR="00B6323B" w:rsidRPr="00530FED" w:rsidSect="00CA0762">
          <w:footerReference w:type="even" r:id="rId14"/>
          <w:footerReference w:type="default" r:id="rId15"/>
          <w:footerReference w:type="first" r:id="rId16"/>
          <w:type w:val="continuous"/>
          <w:pgSz w:w="11906" w:h="16838" w:code="9"/>
          <w:pgMar w:top="1440" w:right="1016" w:bottom="1440" w:left="1440" w:header="720" w:footer="576" w:gutter="0"/>
          <w:pgNumType w:start="0"/>
          <w:cols w:space="720"/>
          <w:titlePg/>
          <w:docGrid w:linePitch="360"/>
        </w:sectPr>
      </w:pP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8"/>
          <w:szCs w:val="22"/>
        </w:rPr>
        <w:id w:val="731585648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2B54A485" w14:textId="397D4505" w:rsidR="00441A47" w:rsidRDefault="00441A47" w:rsidP="00CA0762">
          <w:pPr>
            <w:pStyle w:val="TOCHeading"/>
            <w:jc w:val="both"/>
          </w:pPr>
          <w:r>
            <w:t>Contents</w:t>
          </w:r>
        </w:p>
        <w:p w14:paraId="0D4FC736" w14:textId="0F544FC9" w:rsidR="007A4C4E" w:rsidRDefault="00441A47">
          <w:pPr>
            <w:pStyle w:val="TOC1"/>
            <w:tabs>
              <w:tab w:val="right" w:leader="dot" w:pos="9350"/>
            </w:tabs>
            <w:rPr>
              <w:rFonts w:cstheme="minorBidi"/>
              <w:b w:val="0"/>
              <w:bCs w:val="0"/>
              <w:iC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2375475" w:history="1">
            <w:r w:rsidR="007A4C4E" w:rsidRPr="00B41FB7">
              <w:rPr>
                <w:rStyle w:val="Hyperlink"/>
                <w:noProof/>
              </w:rPr>
              <w:t>Version Control</w:t>
            </w:r>
            <w:r w:rsidR="007A4C4E">
              <w:rPr>
                <w:noProof/>
                <w:webHidden/>
              </w:rPr>
              <w:tab/>
            </w:r>
            <w:r w:rsidR="007A4C4E">
              <w:rPr>
                <w:noProof/>
                <w:webHidden/>
              </w:rPr>
              <w:fldChar w:fldCharType="begin"/>
            </w:r>
            <w:r w:rsidR="007A4C4E">
              <w:rPr>
                <w:noProof/>
                <w:webHidden/>
              </w:rPr>
              <w:instrText xml:space="preserve"> PAGEREF _Toc42375475 \h </w:instrText>
            </w:r>
            <w:r w:rsidR="007A4C4E">
              <w:rPr>
                <w:noProof/>
                <w:webHidden/>
              </w:rPr>
            </w:r>
            <w:r w:rsidR="007A4C4E">
              <w:rPr>
                <w:noProof/>
                <w:webHidden/>
              </w:rPr>
              <w:fldChar w:fldCharType="separate"/>
            </w:r>
            <w:r w:rsidR="007A4C4E">
              <w:rPr>
                <w:noProof/>
                <w:webHidden/>
              </w:rPr>
              <w:t>2</w:t>
            </w:r>
            <w:r w:rsidR="007A4C4E">
              <w:rPr>
                <w:noProof/>
                <w:webHidden/>
              </w:rPr>
              <w:fldChar w:fldCharType="end"/>
            </w:r>
          </w:hyperlink>
        </w:p>
        <w:p w14:paraId="489A1A83" w14:textId="1D674837" w:rsidR="007A4C4E" w:rsidRDefault="00A86F04" w:rsidP="00825640">
          <w:pPr>
            <w:pStyle w:val="TOC2"/>
            <w:tabs>
              <w:tab w:val="right" w:leader="dot" w:pos="9350"/>
            </w:tabs>
            <w:ind w:left="0"/>
            <w:rPr>
              <w:rFonts w:cstheme="minorBidi"/>
              <w:bCs w:val="0"/>
              <w:noProof/>
              <w:sz w:val="22"/>
            </w:rPr>
          </w:pPr>
          <w:hyperlink w:anchor="_Toc42375476" w:history="1">
            <w:r w:rsidR="007A4C4E" w:rsidRPr="00B41FB7">
              <w:rPr>
                <w:rStyle w:val="Hyperlink"/>
                <w:noProof/>
              </w:rPr>
              <w:t>Reference to Other Documents</w:t>
            </w:r>
            <w:r w:rsidR="007A4C4E">
              <w:rPr>
                <w:noProof/>
                <w:webHidden/>
              </w:rPr>
              <w:tab/>
            </w:r>
            <w:r w:rsidR="007A4C4E">
              <w:rPr>
                <w:noProof/>
                <w:webHidden/>
              </w:rPr>
              <w:fldChar w:fldCharType="begin"/>
            </w:r>
            <w:r w:rsidR="007A4C4E">
              <w:rPr>
                <w:noProof/>
                <w:webHidden/>
              </w:rPr>
              <w:instrText xml:space="preserve"> PAGEREF _Toc42375476 \h </w:instrText>
            </w:r>
            <w:r w:rsidR="007A4C4E">
              <w:rPr>
                <w:noProof/>
                <w:webHidden/>
              </w:rPr>
            </w:r>
            <w:r w:rsidR="007A4C4E">
              <w:rPr>
                <w:noProof/>
                <w:webHidden/>
              </w:rPr>
              <w:fldChar w:fldCharType="separate"/>
            </w:r>
            <w:r w:rsidR="007A4C4E">
              <w:rPr>
                <w:noProof/>
                <w:webHidden/>
              </w:rPr>
              <w:t>3</w:t>
            </w:r>
            <w:r w:rsidR="007A4C4E">
              <w:rPr>
                <w:noProof/>
                <w:webHidden/>
              </w:rPr>
              <w:fldChar w:fldCharType="end"/>
            </w:r>
          </w:hyperlink>
        </w:p>
        <w:p w14:paraId="5AF800C2" w14:textId="1E03AC56" w:rsidR="007A4C4E" w:rsidRDefault="00A86F04">
          <w:pPr>
            <w:pStyle w:val="TOC1"/>
            <w:tabs>
              <w:tab w:val="right" w:leader="dot" w:pos="9350"/>
            </w:tabs>
            <w:rPr>
              <w:rFonts w:cstheme="minorBidi"/>
              <w:b w:val="0"/>
              <w:bCs w:val="0"/>
              <w:iCs w:val="0"/>
              <w:noProof/>
              <w:sz w:val="22"/>
              <w:szCs w:val="22"/>
            </w:rPr>
          </w:pPr>
          <w:hyperlink w:anchor="_Toc42375477" w:history="1">
            <w:r w:rsidR="007A4C4E" w:rsidRPr="00B41FB7">
              <w:rPr>
                <w:rStyle w:val="Hyperlink"/>
                <w:noProof/>
              </w:rPr>
              <w:t>RPA flow</w:t>
            </w:r>
            <w:r w:rsidR="007A4C4E">
              <w:rPr>
                <w:noProof/>
                <w:webHidden/>
              </w:rPr>
              <w:tab/>
            </w:r>
            <w:r w:rsidR="007A4C4E">
              <w:rPr>
                <w:noProof/>
                <w:webHidden/>
              </w:rPr>
              <w:fldChar w:fldCharType="begin"/>
            </w:r>
            <w:r w:rsidR="007A4C4E">
              <w:rPr>
                <w:noProof/>
                <w:webHidden/>
              </w:rPr>
              <w:instrText xml:space="preserve"> PAGEREF _Toc42375477 \h </w:instrText>
            </w:r>
            <w:r w:rsidR="007A4C4E">
              <w:rPr>
                <w:noProof/>
                <w:webHidden/>
              </w:rPr>
            </w:r>
            <w:r w:rsidR="007A4C4E">
              <w:rPr>
                <w:noProof/>
                <w:webHidden/>
              </w:rPr>
              <w:fldChar w:fldCharType="separate"/>
            </w:r>
            <w:r w:rsidR="007A4C4E">
              <w:rPr>
                <w:noProof/>
                <w:webHidden/>
              </w:rPr>
              <w:t>4</w:t>
            </w:r>
            <w:r w:rsidR="007A4C4E">
              <w:rPr>
                <w:noProof/>
                <w:webHidden/>
              </w:rPr>
              <w:fldChar w:fldCharType="end"/>
            </w:r>
          </w:hyperlink>
        </w:p>
        <w:p w14:paraId="693850B0" w14:textId="77420543" w:rsidR="00441A47" w:rsidRDefault="00441A47" w:rsidP="00CA0762">
          <w:pPr>
            <w:jc w:val="both"/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2FA69887" w14:textId="77777777" w:rsidR="001F2393" w:rsidRDefault="001F2393" w:rsidP="00CA0762">
      <w:pPr>
        <w:jc w:val="both"/>
        <w:rPr>
          <w:rFonts w:eastAsiaTheme="majorEastAsia" w:cs="Times New Roman (Headings CS)"/>
          <w:b/>
          <w:bCs/>
          <w:color w:val="FC4710" w:themeColor="accent1"/>
          <w:sz w:val="36"/>
          <w:szCs w:val="28"/>
        </w:rPr>
      </w:pPr>
      <w:r>
        <w:br w:type="page"/>
      </w:r>
    </w:p>
    <w:p w14:paraId="436E69A1" w14:textId="77777777" w:rsidR="001F2393" w:rsidRPr="00A467FC" w:rsidRDefault="001F2393" w:rsidP="00CA0762">
      <w:pPr>
        <w:pStyle w:val="Heading1"/>
        <w:jc w:val="both"/>
      </w:pPr>
      <w:bookmarkStart w:id="0" w:name="_Toc42375475"/>
      <w:r w:rsidRPr="00530FED">
        <w:lastRenderedPageBreak/>
        <w:t>Version Control</w:t>
      </w:r>
      <w:bookmarkEnd w:id="0"/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1318"/>
        <w:gridCol w:w="1133"/>
        <w:gridCol w:w="1840"/>
        <w:gridCol w:w="5244"/>
      </w:tblGrid>
      <w:tr w:rsidR="001F2393" w:rsidRPr="001F2393" w14:paraId="32B9CEAF" w14:textId="77777777" w:rsidTr="001F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1318" w:type="dxa"/>
          </w:tcPr>
          <w:p w14:paraId="7DD71D60" w14:textId="77777777" w:rsidR="001F2393" w:rsidRPr="001F2393" w:rsidRDefault="001F2393" w:rsidP="00CA0762">
            <w:pPr>
              <w:pStyle w:val="BodyText1"/>
              <w:jc w:val="both"/>
              <w:rPr>
                <w:szCs w:val="24"/>
              </w:rPr>
            </w:pPr>
            <w:r w:rsidRPr="001F2393">
              <w:rPr>
                <w:szCs w:val="24"/>
              </w:rPr>
              <w:t>Date</w:t>
            </w:r>
          </w:p>
        </w:tc>
        <w:tc>
          <w:tcPr>
            <w:tcW w:w="1133" w:type="dxa"/>
          </w:tcPr>
          <w:p w14:paraId="408EEE8D" w14:textId="77777777" w:rsidR="001F2393" w:rsidRPr="001F2393" w:rsidRDefault="001F2393" w:rsidP="00CA0762">
            <w:pPr>
              <w:pStyle w:val="BodyText1"/>
              <w:jc w:val="both"/>
              <w:rPr>
                <w:szCs w:val="24"/>
              </w:rPr>
            </w:pPr>
            <w:r w:rsidRPr="001F2393">
              <w:rPr>
                <w:szCs w:val="24"/>
              </w:rPr>
              <w:t>Version</w:t>
            </w:r>
          </w:p>
        </w:tc>
        <w:tc>
          <w:tcPr>
            <w:tcW w:w="1840" w:type="dxa"/>
          </w:tcPr>
          <w:p w14:paraId="466268AB" w14:textId="77777777" w:rsidR="001F2393" w:rsidRPr="001F2393" w:rsidRDefault="001F2393" w:rsidP="00CA0762">
            <w:pPr>
              <w:pStyle w:val="BodyText1"/>
              <w:jc w:val="both"/>
              <w:rPr>
                <w:szCs w:val="24"/>
              </w:rPr>
            </w:pPr>
            <w:r w:rsidRPr="001F2393">
              <w:rPr>
                <w:szCs w:val="24"/>
              </w:rPr>
              <w:t>Author</w:t>
            </w:r>
          </w:p>
        </w:tc>
        <w:tc>
          <w:tcPr>
            <w:tcW w:w="5244" w:type="dxa"/>
          </w:tcPr>
          <w:p w14:paraId="485652F8" w14:textId="77777777" w:rsidR="001F2393" w:rsidRPr="001F2393" w:rsidRDefault="001F2393" w:rsidP="00CA0762">
            <w:pPr>
              <w:pStyle w:val="BodyText1"/>
              <w:jc w:val="both"/>
              <w:rPr>
                <w:szCs w:val="24"/>
              </w:rPr>
            </w:pPr>
            <w:r w:rsidRPr="001F2393">
              <w:rPr>
                <w:szCs w:val="24"/>
              </w:rPr>
              <w:t>Details</w:t>
            </w:r>
          </w:p>
        </w:tc>
      </w:tr>
      <w:tr w:rsidR="001F2393" w:rsidRPr="001F2393" w14:paraId="42117C13" w14:textId="77777777" w:rsidTr="001F2393">
        <w:trPr>
          <w:trHeight w:val="340"/>
        </w:trPr>
        <w:tc>
          <w:tcPr>
            <w:tcW w:w="1318" w:type="dxa"/>
          </w:tcPr>
          <w:p w14:paraId="1D3ADA35" w14:textId="77777777" w:rsidR="001F2393" w:rsidRPr="001F2393" w:rsidRDefault="001F2393" w:rsidP="00CA0762">
            <w:pPr>
              <w:pStyle w:val="BodyText1"/>
              <w:jc w:val="both"/>
              <w:rPr>
                <w:szCs w:val="24"/>
              </w:rPr>
            </w:pPr>
          </w:p>
        </w:tc>
        <w:tc>
          <w:tcPr>
            <w:tcW w:w="1133" w:type="dxa"/>
          </w:tcPr>
          <w:p w14:paraId="75D1D36E" w14:textId="77777777" w:rsidR="001F2393" w:rsidRPr="001F2393" w:rsidRDefault="001F2393" w:rsidP="00CA0762">
            <w:pPr>
              <w:pStyle w:val="BodyText1"/>
              <w:jc w:val="both"/>
              <w:rPr>
                <w:szCs w:val="24"/>
              </w:rPr>
            </w:pPr>
          </w:p>
        </w:tc>
        <w:tc>
          <w:tcPr>
            <w:tcW w:w="1840" w:type="dxa"/>
          </w:tcPr>
          <w:p w14:paraId="0DA91B4D" w14:textId="77777777" w:rsidR="001F2393" w:rsidRPr="001F2393" w:rsidRDefault="001F2393" w:rsidP="00CA0762">
            <w:pPr>
              <w:pStyle w:val="BodyText1"/>
              <w:jc w:val="both"/>
              <w:rPr>
                <w:szCs w:val="24"/>
              </w:rPr>
            </w:pPr>
          </w:p>
        </w:tc>
        <w:tc>
          <w:tcPr>
            <w:tcW w:w="5244" w:type="dxa"/>
          </w:tcPr>
          <w:p w14:paraId="2B8901A9" w14:textId="77777777" w:rsidR="001F2393" w:rsidRPr="001F2393" w:rsidRDefault="001F2393" w:rsidP="00CA0762">
            <w:pPr>
              <w:pStyle w:val="BodyText1"/>
              <w:jc w:val="both"/>
              <w:rPr>
                <w:szCs w:val="24"/>
              </w:rPr>
            </w:pPr>
          </w:p>
        </w:tc>
      </w:tr>
      <w:tr w:rsidR="001F2393" w:rsidRPr="001F2393" w14:paraId="2665993C" w14:textId="77777777" w:rsidTr="001F2393">
        <w:trPr>
          <w:trHeight w:val="340"/>
        </w:trPr>
        <w:tc>
          <w:tcPr>
            <w:tcW w:w="1318" w:type="dxa"/>
          </w:tcPr>
          <w:p w14:paraId="33D1A9EA" w14:textId="77777777" w:rsidR="001F2393" w:rsidRPr="001F2393" w:rsidRDefault="001F2393" w:rsidP="00CA0762">
            <w:pPr>
              <w:pStyle w:val="BodyText1"/>
              <w:jc w:val="both"/>
              <w:rPr>
                <w:szCs w:val="24"/>
              </w:rPr>
            </w:pPr>
          </w:p>
        </w:tc>
        <w:tc>
          <w:tcPr>
            <w:tcW w:w="1133" w:type="dxa"/>
          </w:tcPr>
          <w:p w14:paraId="0D7034A7" w14:textId="77777777" w:rsidR="001F2393" w:rsidRPr="001F2393" w:rsidRDefault="001F2393" w:rsidP="00CA0762">
            <w:pPr>
              <w:pStyle w:val="BodyText1"/>
              <w:jc w:val="both"/>
              <w:rPr>
                <w:szCs w:val="24"/>
              </w:rPr>
            </w:pPr>
          </w:p>
        </w:tc>
        <w:tc>
          <w:tcPr>
            <w:tcW w:w="1840" w:type="dxa"/>
          </w:tcPr>
          <w:p w14:paraId="24A09873" w14:textId="77777777" w:rsidR="001F2393" w:rsidRPr="001F2393" w:rsidRDefault="001F2393" w:rsidP="00CA0762">
            <w:pPr>
              <w:pStyle w:val="BodyText1"/>
              <w:jc w:val="both"/>
              <w:rPr>
                <w:szCs w:val="24"/>
              </w:rPr>
            </w:pPr>
          </w:p>
        </w:tc>
        <w:tc>
          <w:tcPr>
            <w:tcW w:w="5244" w:type="dxa"/>
          </w:tcPr>
          <w:p w14:paraId="40054CF1" w14:textId="77777777" w:rsidR="001F2393" w:rsidRPr="001F2393" w:rsidRDefault="001F2393" w:rsidP="00CA0762">
            <w:pPr>
              <w:pStyle w:val="BodyText1"/>
              <w:jc w:val="both"/>
              <w:rPr>
                <w:szCs w:val="24"/>
              </w:rPr>
            </w:pPr>
          </w:p>
        </w:tc>
      </w:tr>
    </w:tbl>
    <w:p w14:paraId="5B107E45" w14:textId="77777777" w:rsidR="001F2393" w:rsidRDefault="001F2393" w:rsidP="00CA0762">
      <w:pPr>
        <w:jc w:val="both"/>
        <w:rPr>
          <w:rFonts w:eastAsiaTheme="majorEastAsia" w:cs="Times New Roman (Headings CS)"/>
          <w:b/>
          <w:bCs/>
          <w:color w:val="FC4710" w:themeColor="accent1"/>
          <w:sz w:val="36"/>
          <w:szCs w:val="28"/>
        </w:rPr>
      </w:pPr>
      <w:r>
        <w:br w:type="page"/>
      </w:r>
    </w:p>
    <w:p w14:paraId="7FEA2BCF" w14:textId="77777777" w:rsidR="00F65B84" w:rsidRDefault="00664C10" w:rsidP="00664C10">
      <w:pPr>
        <w:pStyle w:val="UserGuide"/>
        <w:pBdr>
          <w:right w:val="dashed" w:sz="4" w:space="0" w:color="89939F" w:themeColor="text1" w:themeTint="80"/>
        </w:pBdr>
        <w:ind w:right="90"/>
        <w:jc w:val="both"/>
      </w:pPr>
      <w:r w:rsidRPr="00664C10">
        <w:lastRenderedPageBreak/>
        <w:t>This document is intended to act as an end-to-end guide to development of RPA activities.</w:t>
      </w:r>
      <w:r>
        <w:t xml:space="preserve"> Select major features that imply implementation of robotic steps and provide detailed step-by-step guidance for each of them. </w:t>
      </w:r>
    </w:p>
    <w:p w14:paraId="284AB988" w14:textId="0D87507E" w:rsidR="00664C10" w:rsidRDefault="00664C10" w:rsidP="00664C10">
      <w:pPr>
        <w:pStyle w:val="UserGuide"/>
        <w:pBdr>
          <w:right w:val="dashed" w:sz="4" w:space="0" w:color="89939F" w:themeColor="text1" w:themeTint="80"/>
        </w:pBdr>
        <w:ind w:right="90"/>
        <w:jc w:val="both"/>
      </w:pPr>
      <w:r>
        <w:t xml:space="preserve">Attach </w:t>
      </w:r>
      <w:r w:rsidR="00F65B84">
        <w:t>enough</w:t>
      </w:r>
      <w:r>
        <w:t xml:space="preserve"> </w:t>
      </w:r>
      <w:r w:rsidR="00F65B84">
        <w:t>supporting evidences to make it easier for the developers to understand the logic</w:t>
      </w:r>
      <w:r>
        <w:t xml:space="preserve"> </w:t>
      </w:r>
      <w:r w:rsidR="00F65B84">
        <w:t>– screen shots, schemes etc.</w:t>
      </w:r>
    </w:p>
    <w:p w14:paraId="54D6F9BD" w14:textId="77777777" w:rsidR="00664C10" w:rsidRDefault="00664C10" w:rsidP="00CA0762">
      <w:pPr>
        <w:jc w:val="both"/>
        <w:rPr>
          <w:rFonts w:cstheme="minorHAnsi"/>
          <w:sz w:val="24"/>
          <w:szCs w:val="24"/>
        </w:rPr>
      </w:pPr>
    </w:p>
    <w:p w14:paraId="1DB676F2" w14:textId="3C39B1EA" w:rsidR="004D0646" w:rsidRDefault="004D0646" w:rsidP="00CA0762">
      <w:pPr>
        <w:pStyle w:val="Heading2"/>
        <w:jc w:val="both"/>
      </w:pPr>
      <w:bookmarkStart w:id="1" w:name="_Reference_to_Other"/>
      <w:bookmarkStart w:id="2" w:name="_Toc42375476"/>
      <w:bookmarkEnd w:id="1"/>
      <w:r>
        <w:t>Reference to Other Documents</w:t>
      </w:r>
      <w:bookmarkEnd w:id="2"/>
    </w:p>
    <w:p w14:paraId="6CC1187F" w14:textId="26BAA5B0" w:rsidR="00EB47F8" w:rsidRDefault="00EB47F8" w:rsidP="000D27F5">
      <w:pPr>
        <w:pStyle w:val="UserGuide"/>
        <w:ind w:right="90"/>
        <w:jc w:val="both"/>
      </w:pPr>
      <w:r w:rsidRPr="00E05464">
        <w:t xml:space="preserve">This section should provide a </w:t>
      </w:r>
      <w:r w:rsidR="00F65B84">
        <w:t>list of</w:t>
      </w:r>
      <w:r w:rsidRPr="00E05464">
        <w:t xml:space="preserve"> documents </w:t>
      </w:r>
      <w:r>
        <w:t xml:space="preserve">which </w:t>
      </w:r>
      <w:r w:rsidR="00F65B84">
        <w:t xml:space="preserve">you are referring to in RPA steps (if there are </w:t>
      </w:r>
      <w:r w:rsidR="00825640">
        <w:t>any</w:t>
      </w:r>
      <w:r w:rsidR="00F65B84">
        <w:t>)</w:t>
      </w:r>
      <w:r w:rsidRPr="0001131E">
        <w:t>.</w:t>
      </w:r>
      <w:r>
        <w:t xml:space="preserve"> Use ID for referencing to the particular document. </w:t>
      </w:r>
    </w:p>
    <w:p w14:paraId="329C417B" w14:textId="7BFDF634" w:rsidR="00EB47F8" w:rsidRPr="00EB47F8" w:rsidRDefault="00EB47F8" w:rsidP="00EB47F8">
      <w:pPr>
        <w:sectPr w:rsidR="00EB47F8" w:rsidRPr="00EB47F8" w:rsidSect="00893654">
          <w:footerReference w:type="default" r:id="rId17"/>
          <w:type w:val="continuous"/>
          <w:pgSz w:w="11906" w:h="16838" w:code="9"/>
          <w:pgMar w:top="1440" w:right="1106" w:bottom="1440" w:left="1440" w:header="720" w:footer="720" w:gutter="0"/>
          <w:pgNumType w:start="1"/>
          <w:cols w:space="720"/>
          <w:titlePg/>
          <w:docGrid w:linePitch="381"/>
        </w:sectPr>
      </w:pPr>
    </w:p>
    <w:p w14:paraId="329C4195" w14:textId="77777777" w:rsidR="00E05464" w:rsidRPr="00893654" w:rsidRDefault="00E05464" w:rsidP="00893654">
      <w:pPr>
        <w:pStyle w:val="UserGuide"/>
        <w:pBdr>
          <w:right w:val="dashed" w:sz="4" w:space="0" w:color="89939F" w:themeColor="text1" w:themeTint="80"/>
        </w:pBdr>
        <w:ind w:right="90"/>
        <w:jc w:val="both"/>
        <w:sectPr w:rsidR="00E05464" w:rsidRPr="00893654" w:rsidSect="00E05464">
          <w:type w:val="continuous"/>
          <w:pgSz w:w="11906" w:h="16838" w:code="9"/>
          <w:pgMar w:top="1440" w:right="1022" w:bottom="1440" w:left="1440" w:header="720" w:footer="720" w:gutter="0"/>
          <w:cols w:space="720"/>
          <w:docGrid w:linePitch="360"/>
        </w:sectPr>
      </w:pPr>
    </w:p>
    <w:tbl>
      <w:tblPr>
        <w:tblStyle w:val="TableGrid"/>
        <w:tblW w:w="9540" w:type="dxa"/>
        <w:tblInd w:w="-95" w:type="dxa"/>
        <w:tblLayout w:type="fixed"/>
        <w:tblLook w:val="04A0" w:firstRow="1" w:lastRow="0" w:firstColumn="1" w:lastColumn="0" w:noHBand="0" w:noVBand="1"/>
      </w:tblPr>
      <w:tblGrid>
        <w:gridCol w:w="1080"/>
        <w:gridCol w:w="2970"/>
        <w:gridCol w:w="5490"/>
      </w:tblGrid>
      <w:tr w:rsidR="004F190C" w14:paraId="2BF73E75" w14:textId="77777777" w:rsidTr="008936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80" w:type="dxa"/>
          </w:tcPr>
          <w:p w14:paraId="0B42B2C9" w14:textId="59F2CAB5" w:rsidR="004F190C" w:rsidRPr="00893654" w:rsidRDefault="004F190C" w:rsidP="00893654">
            <w:pPr>
              <w:keepNext/>
              <w:keepLines/>
              <w:tabs>
                <w:tab w:val="left" w:pos="4086"/>
              </w:tabs>
              <w:ind w:left="-20" w:hanging="90"/>
              <w:jc w:val="center"/>
              <w:rPr>
                <w:color w:val="272B30" w:themeColor="text1"/>
                <w:sz w:val="24"/>
              </w:rPr>
            </w:pPr>
            <w:r w:rsidRPr="00893654">
              <w:rPr>
                <w:color w:val="272B30" w:themeColor="text1"/>
                <w:sz w:val="24"/>
              </w:rPr>
              <w:t>ID</w:t>
            </w:r>
          </w:p>
        </w:tc>
        <w:tc>
          <w:tcPr>
            <w:tcW w:w="2970" w:type="dxa"/>
            <w:hideMark/>
          </w:tcPr>
          <w:p w14:paraId="71CD424B" w14:textId="0F88B98B" w:rsidR="004F190C" w:rsidRPr="00893654" w:rsidRDefault="004F190C" w:rsidP="00CA0762">
            <w:pPr>
              <w:keepNext/>
              <w:keepLines/>
              <w:tabs>
                <w:tab w:val="left" w:pos="4086"/>
              </w:tabs>
              <w:jc w:val="both"/>
              <w:rPr>
                <w:color w:val="272B30" w:themeColor="text1"/>
                <w:sz w:val="24"/>
              </w:rPr>
            </w:pPr>
            <w:r w:rsidRPr="00893654">
              <w:rPr>
                <w:color w:val="272B30" w:themeColor="text1"/>
                <w:sz w:val="24"/>
              </w:rPr>
              <w:t>Link or Document</w:t>
            </w:r>
          </w:p>
        </w:tc>
        <w:tc>
          <w:tcPr>
            <w:tcW w:w="5490" w:type="dxa"/>
            <w:hideMark/>
          </w:tcPr>
          <w:p w14:paraId="6A752AC9" w14:textId="77777777" w:rsidR="004F190C" w:rsidRPr="00893654" w:rsidRDefault="004F190C" w:rsidP="00893654">
            <w:pPr>
              <w:keepNext/>
              <w:keepLines/>
              <w:tabs>
                <w:tab w:val="left" w:pos="4086"/>
              </w:tabs>
              <w:ind w:right="250"/>
              <w:jc w:val="both"/>
              <w:rPr>
                <w:color w:val="272B30" w:themeColor="text1"/>
                <w:sz w:val="24"/>
              </w:rPr>
            </w:pPr>
            <w:r w:rsidRPr="00893654">
              <w:rPr>
                <w:color w:val="272B30" w:themeColor="text1"/>
                <w:sz w:val="24"/>
              </w:rPr>
              <w:t>Description</w:t>
            </w:r>
          </w:p>
        </w:tc>
      </w:tr>
      <w:tr w:rsidR="004F190C" w14:paraId="49A04BA1" w14:textId="77777777" w:rsidTr="00893654">
        <w:tc>
          <w:tcPr>
            <w:tcW w:w="1080" w:type="dxa"/>
          </w:tcPr>
          <w:p w14:paraId="381D8040" w14:textId="5F53FA3C" w:rsidR="004F190C" w:rsidRPr="00FD2A06" w:rsidRDefault="004F190C" w:rsidP="00893654">
            <w:pPr>
              <w:keepNext/>
              <w:keepLines/>
              <w:tabs>
                <w:tab w:val="left" w:pos="4086"/>
              </w:tabs>
              <w:jc w:val="center"/>
              <w:rPr>
                <w:rFonts w:cstheme="minorHAnsi"/>
                <w:bCs/>
                <w:sz w:val="24"/>
                <w:szCs w:val="20"/>
              </w:rPr>
            </w:pPr>
            <w:r w:rsidRPr="00FD2A06">
              <w:rPr>
                <w:rFonts w:cstheme="minorHAnsi"/>
                <w:bCs/>
                <w:sz w:val="24"/>
                <w:szCs w:val="20"/>
              </w:rPr>
              <w:t>ID1</w:t>
            </w:r>
          </w:p>
        </w:tc>
        <w:tc>
          <w:tcPr>
            <w:tcW w:w="2970" w:type="dxa"/>
          </w:tcPr>
          <w:p w14:paraId="4723D563" w14:textId="3B5B1BBE" w:rsidR="004F190C" w:rsidRDefault="004F190C" w:rsidP="00CA0762">
            <w:pPr>
              <w:keepNext/>
              <w:keepLines/>
              <w:tabs>
                <w:tab w:val="left" w:pos="4086"/>
              </w:tabs>
              <w:jc w:val="both"/>
              <w:rPr>
                <w:rFonts w:cstheme="minorHAnsi"/>
                <w:b/>
              </w:rPr>
            </w:pPr>
          </w:p>
        </w:tc>
        <w:tc>
          <w:tcPr>
            <w:tcW w:w="5490" w:type="dxa"/>
          </w:tcPr>
          <w:p w14:paraId="44BE0A5C" w14:textId="31441AAC" w:rsidR="004F190C" w:rsidRDefault="004F190C" w:rsidP="00893654">
            <w:pPr>
              <w:keepNext/>
              <w:keepLines/>
              <w:tabs>
                <w:tab w:val="left" w:pos="4086"/>
              </w:tabs>
              <w:ind w:right="-110"/>
              <w:jc w:val="both"/>
              <w:rPr>
                <w:rFonts w:cstheme="minorHAnsi"/>
                <w:b/>
              </w:rPr>
            </w:pPr>
          </w:p>
        </w:tc>
      </w:tr>
      <w:tr w:rsidR="001B70C6" w14:paraId="18994EFF" w14:textId="77777777" w:rsidTr="00893654">
        <w:tc>
          <w:tcPr>
            <w:tcW w:w="1080" w:type="dxa"/>
          </w:tcPr>
          <w:p w14:paraId="28631BB4" w14:textId="37EDA834" w:rsidR="001B70C6" w:rsidRPr="00FD2A06" w:rsidRDefault="001B70C6" w:rsidP="00893654">
            <w:pPr>
              <w:keepNext/>
              <w:keepLines/>
              <w:tabs>
                <w:tab w:val="left" w:pos="4086"/>
              </w:tabs>
              <w:jc w:val="center"/>
              <w:rPr>
                <w:rFonts w:cstheme="minorHAnsi"/>
                <w:bCs/>
                <w:sz w:val="24"/>
                <w:szCs w:val="20"/>
              </w:rPr>
            </w:pPr>
            <w:r w:rsidRPr="00FD2A06">
              <w:rPr>
                <w:rFonts w:cstheme="minorHAnsi"/>
                <w:bCs/>
                <w:sz w:val="24"/>
                <w:szCs w:val="20"/>
              </w:rPr>
              <w:t>ID2</w:t>
            </w:r>
          </w:p>
        </w:tc>
        <w:tc>
          <w:tcPr>
            <w:tcW w:w="2970" w:type="dxa"/>
          </w:tcPr>
          <w:p w14:paraId="7D2A8395" w14:textId="77777777" w:rsidR="001B70C6" w:rsidRDefault="001B70C6" w:rsidP="00CA0762">
            <w:pPr>
              <w:keepNext/>
              <w:keepLines/>
              <w:tabs>
                <w:tab w:val="left" w:pos="4086"/>
              </w:tabs>
              <w:jc w:val="both"/>
              <w:rPr>
                <w:rFonts w:cstheme="minorHAnsi"/>
                <w:b/>
              </w:rPr>
            </w:pPr>
          </w:p>
        </w:tc>
        <w:tc>
          <w:tcPr>
            <w:tcW w:w="5490" w:type="dxa"/>
          </w:tcPr>
          <w:p w14:paraId="6306D7FF" w14:textId="77777777" w:rsidR="001B70C6" w:rsidRDefault="001B70C6" w:rsidP="00CA0762">
            <w:pPr>
              <w:keepNext/>
              <w:keepLines/>
              <w:tabs>
                <w:tab w:val="left" w:pos="4086"/>
              </w:tabs>
              <w:jc w:val="both"/>
              <w:rPr>
                <w:rFonts w:cstheme="minorHAnsi"/>
                <w:b/>
              </w:rPr>
            </w:pPr>
          </w:p>
        </w:tc>
      </w:tr>
    </w:tbl>
    <w:p w14:paraId="79DAE04F" w14:textId="77777777" w:rsidR="00673313" w:rsidRDefault="00673313">
      <w:pPr>
        <w:rPr>
          <w:rFonts w:eastAsiaTheme="majorEastAsia" w:cs="Times New Roman (Headings CS)"/>
          <w:b/>
          <w:bCs/>
          <w:color w:val="FC4710" w:themeColor="accent1"/>
          <w:sz w:val="36"/>
          <w:szCs w:val="28"/>
        </w:rPr>
      </w:pPr>
      <w:r>
        <w:br w:type="page"/>
      </w:r>
    </w:p>
    <w:p w14:paraId="288FB655" w14:textId="68CF9B32" w:rsidR="009C121F" w:rsidRPr="007A4C4E" w:rsidRDefault="00673313" w:rsidP="007A4C4E">
      <w:pPr>
        <w:pStyle w:val="Heading1"/>
        <w:rPr>
          <w:color w:val="auto"/>
        </w:rPr>
      </w:pPr>
      <w:bookmarkStart w:id="3" w:name="_Toc42375477"/>
      <w:r w:rsidRPr="007A4C4E">
        <w:rPr>
          <w:color w:val="auto"/>
        </w:rPr>
        <w:lastRenderedPageBreak/>
        <w:t>RPA flow</w:t>
      </w:r>
      <w:bookmarkEnd w:id="3"/>
    </w:p>
    <w:tbl>
      <w:tblPr>
        <w:tblStyle w:val="TableGrid"/>
        <w:tblW w:w="9450" w:type="dxa"/>
        <w:tblInd w:w="-95" w:type="dxa"/>
        <w:shd w:val="clear" w:color="auto" w:fill="827771" w:themeFill="background2" w:themeFillShade="E6"/>
        <w:tblLayout w:type="fixed"/>
        <w:tblLook w:val="04A0" w:firstRow="1" w:lastRow="0" w:firstColumn="1" w:lastColumn="0" w:noHBand="0" w:noVBand="1"/>
      </w:tblPr>
      <w:tblGrid>
        <w:gridCol w:w="1350"/>
        <w:gridCol w:w="8100"/>
      </w:tblGrid>
      <w:tr w:rsidR="00F65B84" w:rsidRPr="00664C10" w14:paraId="6C344BDE" w14:textId="77777777" w:rsidTr="006733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135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2659976" w14:textId="1A486573" w:rsidR="00F65B84" w:rsidRPr="00664C10" w:rsidRDefault="00F65B84" w:rsidP="00673313">
            <w:pPr>
              <w:keepNext/>
              <w:keepLines/>
              <w:tabs>
                <w:tab w:val="left" w:pos="4086"/>
              </w:tabs>
              <w:ind w:left="-20"/>
              <w:jc w:val="center"/>
              <w:rPr>
                <w:rFonts w:cstheme="minorHAnsi"/>
                <w:bCs/>
                <w:sz w:val="24"/>
                <w:szCs w:val="20"/>
              </w:rPr>
            </w:pPr>
            <w:r>
              <w:rPr>
                <w:rFonts w:cstheme="minorHAnsi"/>
                <w:bCs/>
                <w:sz w:val="24"/>
                <w:szCs w:val="20"/>
              </w:rPr>
              <w:t xml:space="preserve">MF </w:t>
            </w:r>
            <w:r w:rsidR="00825640">
              <w:rPr>
                <w:rFonts w:cstheme="minorHAnsi"/>
                <w:bCs/>
                <w:sz w:val="24"/>
                <w:szCs w:val="20"/>
              </w:rPr>
              <w:t>1</w:t>
            </w:r>
          </w:p>
        </w:tc>
        <w:tc>
          <w:tcPr>
            <w:tcW w:w="810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C39EFB8" w14:textId="77777777" w:rsidR="00F65B84" w:rsidRDefault="00F65B84" w:rsidP="00E57716">
            <w:pPr>
              <w:keepNext/>
              <w:keepLines/>
              <w:tabs>
                <w:tab w:val="left" w:pos="4086"/>
              </w:tabs>
              <w:jc w:val="center"/>
              <w:rPr>
                <w:rFonts w:cstheme="minorHAnsi"/>
                <w:b w:val="0"/>
                <w:bCs/>
                <w:sz w:val="24"/>
                <w:szCs w:val="20"/>
              </w:rPr>
            </w:pPr>
            <w:r>
              <w:rPr>
                <w:rFonts w:cstheme="minorHAnsi"/>
                <w:bCs/>
                <w:sz w:val="24"/>
                <w:szCs w:val="20"/>
              </w:rPr>
              <w:t>[Name of Major Feature]</w:t>
            </w:r>
          </w:p>
          <w:p w14:paraId="6EBD38AE" w14:textId="111BED77" w:rsidR="00F65B84" w:rsidRPr="00F65B84" w:rsidRDefault="00F65B84" w:rsidP="00673313">
            <w:pPr>
              <w:keepNext/>
              <w:keepLines/>
              <w:tabs>
                <w:tab w:val="left" w:pos="4086"/>
              </w:tabs>
              <w:jc w:val="center"/>
              <w:rPr>
                <w:rFonts w:cstheme="minorHAnsi"/>
                <w:b w:val="0"/>
                <w:sz w:val="24"/>
                <w:szCs w:val="20"/>
              </w:rPr>
            </w:pPr>
            <w:r w:rsidRPr="00673313">
              <w:rPr>
                <w:rFonts w:cstheme="minorHAnsi"/>
                <w:color w:val="A6A6A6" w:themeColor="background1" w:themeShade="A6"/>
                <w:sz w:val="24"/>
                <w:szCs w:val="24"/>
              </w:rPr>
              <w:t>Entering data into [name of the system]</w:t>
            </w:r>
          </w:p>
        </w:tc>
      </w:tr>
      <w:tr w:rsidR="00664C10" w:rsidRPr="00664C10" w14:paraId="4943A539" w14:textId="77777777" w:rsidTr="006733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135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29B0E4A" w14:textId="5A0ECA4C" w:rsidR="00664C10" w:rsidRPr="00664C10" w:rsidRDefault="00664C10" w:rsidP="00E57716">
            <w:pPr>
              <w:keepNext/>
              <w:keepLines/>
              <w:tabs>
                <w:tab w:val="left" w:pos="4086"/>
              </w:tabs>
              <w:jc w:val="center"/>
              <w:rPr>
                <w:rFonts w:cstheme="minorHAnsi"/>
                <w:b w:val="0"/>
                <w:bCs/>
                <w:sz w:val="24"/>
                <w:szCs w:val="20"/>
              </w:rPr>
            </w:pPr>
            <w:r w:rsidRPr="00664C10">
              <w:rPr>
                <w:rFonts w:cstheme="minorHAnsi"/>
                <w:b w:val="0"/>
                <w:bCs/>
                <w:sz w:val="24"/>
                <w:szCs w:val="20"/>
              </w:rPr>
              <w:t xml:space="preserve">BFR </w:t>
            </w:r>
            <w:r w:rsidR="00825640">
              <w:rPr>
                <w:rFonts w:cstheme="minorHAnsi"/>
                <w:b w:val="0"/>
                <w:bCs/>
                <w:sz w:val="24"/>
                <w:szCs w:val="20"/>
              </w:rPr>
              <w:t>1</w:t>
            </w:r>
            <w:r w:rsidR="00F65B84">
              <w:rPr>
                <w:rFonts w:cstheme="minorHAnsi"/>
                <w:b w:val="0"/>
                <w:bCs/>
                <w:sz w:val="24"/>
                <w:szCs w:val="20"/>
              </w:rPr>
              <w:t>.1</w:t>
            </w:r>
          </w:p>
        </w:tc>
        <w:tc>
          <w:tcPr>
            <w:tcW w:w="810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8946D65" w14:textId="6ED2F47F" w:rsidR="00664C10" w:rsidRDefault="00673313" w:rsidP="00E57716">
            <w:pPr>
              <w:keepNext/>
              <w:keepLines/>
              <w:tabs>
                <w:tab w:val="left" w:pos="4086"/>
              </w:tabs>
              <w:jc w:val="center"/>
              <w:rPr>
                <w:rFonts w:cstheme="minorHAnsi"/>
                <w:bCs/>
                <w:sz w:val="24"/>
                <w:szCs w:val="20"/>
              </w:rPr>
            </w:pPr>
            <w:r>
              <w:rPr>
                <w:rFonts w:cstheme="minorHAnsi"/>
                <w:b w:val="0"/>
                <w:bCs/>
                <w:sz w:val="24"/>
                <w:szCs w:val="20"/>
              </w:rPr>
              <w:t>[</w:t>
            </w:r>
            <w:r w:rsidR="00F65B84">
              <w:rPr>
                <w:rFonts w:cstheme="minorHAnsi"/>
                <w:b w:val="0"/>
                <w:bCs/>
                <w:sz w:val="24"/>
                <w:szCs w:val="20"/>
              </w:rPr>
              <w:t>Name of BFR</w:t>
            </w:r>
            <w:r>
              <w:rPr>
                <w:rFonts w:cstheme="minorHAnsi"/>
                <w:b w:val="0"/>
                <w:bCs/>
                <w:sz w:val="24"/>
                <w:szCs w:val="20"/>
              </w:rPr>
              <w:t>]</w:t>
            </w:r>
          </w:p>
          <w:p w14:paraId="2180121D" w14:textId="66A46960" w:rsidR="00F65B84" w:rsidRPr="00673313" w:rsidRDefault="00F65B84" w:rsidP="00673313">
            <w:pPr>
              <w:keepNext/>
              <w:keepLines/>
              <w:tabs>
                <w:tab w:val="left" w:pos="4086"/>
              </w:tabs>
              <w:jc w:val="center"/>
              <w:rPr>
                <w:rFonts w:cstheme="minorHAnsi"/>
                <w:b w:val="0"/>
                <w:bCs/>
                <w:sz w:val="24"/>
                <w:szCs w:val="20"/>
              </w:rPr>
            </w:pPr>
            <w:r w:rsidRPr="00673313">
              <w:rPr>
                <w:rFonts w:cstheme="minorHAnsi"/>
                <w:b w:val="0"/>
                <w:bCs/>
                <w:color w:val="A6A6A6" w:themeColor="background1" w:themeShade="A6"/>
                <w:sz w:val="24"/>
                <w:szCs w:val="24"/>
              </w:rPr>
              <w:t>Bill of Lading processing</w:t>
            </w:r>
          </w:p>
        </w:tc>
      </w:tr>
      <w:tr w:rsidR="00664C10" w:rsidRPr="00664C10" w14:paraId="6D47C40D" w14:textId="77777777" w:rsidTr="006733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3264882" w14:textId="643FBEDC" w:rsidR="00664C10" w:rsidRPr="00664C10" w:rsidRDefault="00825640" w:rsidP="00E57716">
            <w:pPr>
              <w:keepNext/>
              <w:keepLines/>
              <w:tabs>
                <w:tab w:val="left" w:pos="4086"/>
              </w:tabs>
              <w:jc w:val="center"/>
              <w:rPr>
                <w:rFonts w:cstheme="minorHAnsi"/>
                <w:b w:val="0"/>
                <w:bCs/>
                <w:sz w:val="24"/>
                <w:szCs w:val="20"/>
              </w:rPr>
            </w:pPr>
            <w:r>
              <w:rPr>
                <w:rFonts w:cstheme="minorHAnsi"/>
                <w:b w:val="0"/>
                <w:bCs/>
                <w:sz w:val="24"/>
                <w:szCs w:val="20"/>
              </w:rPr>
              <w:t>1</w:t>
            </w:r>
            <w:r w:rsidR="00664C10" w:rsidRPr="00664C10">
              <w:rPr>
                <w:rFonts w:cstheme="minorHAnsi"/>
                <w:b w:val="0"/>
                <w:bCs/>
                <w:sz w:val="24"/>
                <w:szCs w:val="20"/>
              </w:rPr>
              <w:t>.1.</w:t>
            </w:r>
            <w:r w:rsidR="00F65B84">
              <w:rPr>
                <w:rFonts w:cstheme="minorHAnsi"/>
                <w:b w:val="0"/>
                <w:bCs/>
                <w:sz w:val="24"/>
                <w:szCs w:val="20"/>
              </w:rPr>
              <w:t>1</w:t>
            </w:r>
          </w:p>
        </w:tc>
        <w:tc>
          <w:tcPr>
            <w:tcW w:w="8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97D6F9C" w14:textId="0450692D" w:rsidR="00F65B84" w:rsidRPr="00673313" w:rsidRDefault="00F65B84" w:rsidP="00F65B84">
            <w:pPr>
              <w:keepNext/>
              <w:keepLines/>
              <w:tabs>
                <w:tab w:val="left" w:pos="4086"/>
              </w:tabs>
              <w:rPr>
                <w:rFonts w:cstheme="minorHAnsi"/>
                <w:b w:val="0"/>
                <w:bCs/>
                <w:color w:val="A6A6A6" w:themeColor="background1" w:themeShade="A6"/>
                <w:sz w:val="24"/>
                <w:szCs w:val="24"/>
              </w:rPr>
            </w:pPr>
            <w:r w:rsidRPr="00673313">
              <w:rPr>
                <w:rFonts w:cstheme="minorHAnsi"/>
                <w:b w:val="0"/>
                <w:bCs/>
                <w:color w:val="A6A6A6" w:themeColor="background1" w:themeShade="A6"/>
                <w:sz w:val="24"/>
                <w:szCs w:val="24"/>
              </w:rPr>
              <w:t>On ‘Shipment Maintenance’ screen the bot clicks on the ‘Create from Template’ button</w:t>
            </w:r>
          </w:p>
          <w:p w14:paraId="77AE1AD1" w14:textId="04B81719" w:rsidR="00664C10" w:rsidRPr="00F65B84" w:rsidRDefault="00673313" w:rsidP="00E57716">
            <w:pPr>
              <w:keepNext/>
              <w:keepLines/>
              <w:tabs>
                <w:tab w:val="left" w:pos="1729"/>
                <w:tab w:val="left" w:pos="4086"/>
              </w:tabs>
              <w:rPr>
                <w:rFonts w:cstheme="minorHAnsi"/>
                <w:b w:val="0"/>
                <w:bCs/>
                <w:sz w:val="24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5ACBD6" wp14:editId="2795E561">
                      <wp:simplePos x="0" y="0"/>
                      <wp:positionH relativeFrom="column">
                        <wp:posOffset>693420</wp:posOffset>
                      </wp:positionH>
                      <wp:positionV relativeFrom="paragraph">
                        <wp:posOffset>71120</wp:posOffset>
                      </wp:positionV>
                      <wp:extent cx="1155700" cy="222250"/>
                      <wp:effectExtent l="0" t="0" r="25400" b="254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0" cy="222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1A40C96" id="Rectangle 1" o:spid="_x0000_s1026" style="position:absolute;margin-left:54.6pt;margin-top:5.6pt;width:91pt;height:1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" filled="f" strokecolor="#fc4710 [3204]" strokeweight="1pt"/>
                  </w:pict>
                </mc:Fallback>
              </mc:AlternateContent>
            </w:r>
            <w:r w:rsidR="00F65B84" w:rsidRPr="00477497">
              <w:rPr>
                <w:noProof/>
              </w:rPr>
              <w:drawing>
                <wp:inline distT="0" distB="0" distL="0" distR="0" wp14:anchorId="1DC2D132" wp14:editId="55E0265B">
                  <wp:extent cx="2876550" cy="3619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/>
                          <a:srcRect l="1930" t="89689" r="51935" b="2237"/>
                          <a:stretch/>
                        </pic:blipFill>
                        <pic:spPr bwMode="auto">
                          <a:xfrm>
                            <a:off x="0" y="0"/>
                            <a:ext cx="2876687" cy="3619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5B84" w:rsidRPr="00664C10" w14:paraId="59502213" w14:textId="77777777" w:rsidTr="007A4C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A85D223" w14:textId="5154CC6C" w:rsidR="00F65B84" w:rsidRDefault="00825640" w:rsidP="00E57716">
            <w:pPr>
              <w:keepNext/>
              <w:keepLines/>
              <w:tabs>
                <w:tab w:val="left" w:pos="4086"/>
              </w:tabs>
              <w:jc w:val="center"/>
              <w:rPr>
                <w:rFonts w:cstheme="minorHAnsi"/>
                <w:b w:val="0"/>
                <w:bCs/>
                <w:sz w:val="24"/>
                <w:szCs w:val="20"/>
              </w:rPr>
            </w:pPr>
            <w:r>
              <w:rPr>
                <w:rFonts w:cstheme="minorHAnsi"/>
                <w:b w:val="0"/>
                <w:bCs/>
                <w:sz w:val="24"/>
                <w:szCs w:val="20"/>
              </w:rPr>
              <w:t>1</w:t>
            </w:r>
            <w:r w:rsidR="00F65B84" w:rsidRPr="00664C10">
              <w:rPr>
                <w:rFonts w:cstheme="minorHAnsi"/>
                <w:b w:val="0"/>
                <w:bCs/>
                <w:sz w:val="24"/>
                <w:szCs w:val="20"/>
              </w:rPr>
              <w:t>.1.</w:t>
            </w:r>
            <w:r w:rsidR="00F65B84">
              <w:rPr>
                <w:rFonts w:cstheme="minorHAnsi"/>
                <w:b w:val="0"/>
                <w:bCs/>
                <w:sz w:val="24"/>
                <w:szCs w:val="20"/>
              </w:rPr>
              <w:t>2</w:t>
            </w:r>
          </w:p>
        </w:tc>
        <w:tc>
          <w:tcPr>
            <w:tcW w:w="8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966C182" w14:textId="77777777" w:rsidR="00673313" w:rsidRDefault="00673313" w:rsidP="00673313">
            <w:pPr>
              <w:keepNext/>
              <w:keepLines/>
              <w:tabs>
                <w:tab w:val="left" w:pos="4086"/>
              </w:tabs>
              <w:rPr>
                <w:rFonts w:cstheme="minorHAnsi"/>
                <w:bCs/>
                <w:color w:val="A6A6A6" w:themeColor="background1" w:themeShade="A6"/>
                <w:sz w:val="24"/>
                <w:szCs w:val="24"/>
              </w:rPr>
            </w:pPr>
            <w:r w:rsidRPr="00673313">
              <w:rPr>
                <w:rFonts w:cstheme="minorHAnsi"/>
                <w:b w:val="0"/>
                <w:bCs/>
                <w:color w:val="A6A6A6" w:themeColor="background1" w:themeShade="A6"/>
                <w:sz w:val="24"/>
                <w:szCs w:val="24"/>
              </w:rPr>
              <w:t xml:space="preserve">In the appeared table the Bot enters ‘Template name’. </w:t>
            </w:r>
          </w:p>
          <w:p w14:paraId="4B5E05A1" w14:textId="636CCC57" w:rsidR="00673313" w:rsidRPr="00673313" w:rsidRDefault="00673313" w:rsidP="00673313">
            <w:pPr>
              <w:keepNext/>
              <w:keepLines/>
              <w:tabs>
                <w:tab w:val="left" w:pos="4086"/>
              </w:tabs>
              <w:rPr>
                <w:rFonts w:cstheme="minorHAnsi"/>
                <w:b w:val="0"/>
                <w:bCs/>
                <w:color w:val="A6A6A6" w:themeColor="background1" w:themeShade="A6"/>
                <w:sz w:val="24"/>
                <w:szCs w:val="24"/>
              </w:rPr>
            </w:pPr>
            <w:r w:rsidRPr="00673313">
              <w:rPr>
                <w:rFonts w:cstheme="minorHAnsi"/>
                <w:b w:val="0"/>
                <w:bCs/>
                <w:color w:val="A6A6A6" w:themeColor="background1" w:themeShade="A6"/>
                <w:sz w:val="24"/>
                <w:szCs w:val="24"/>
              </w:rPr>
              <w:t xml:space="preserve">Template name is entered based on </w:t>
            </w:r>
            <w:r>
              <w:rPr>
                <w:rFonts w:cstheme="minorHAnsi"/>
                <w:b w:val="0"/>
                <w:bCs/>
                <w:color w:val="A6A6A6" w:themeColor="background1" w:themeShade="A6"/>
                <w:sz w:val="24"/>
                <w:szCs w:val="24"/>
              </w:rPr>
              <w:t>3 fields</w:t>
            </w:r>
            <w:r w:rsidRPr="00673313">
              <w:rPr>
                <w:rFonts w:cstheme="minorHAnsi"/>
                <w:b w:val="0"/>
                <w:bCs/>
                <w:color w:val="A6A6A6" w:themeColor="background1" w:themeShade="A6"/>
                <w:sz w:val="24"/>
                <w:szCs w:val="24"/>
              </w:rPr>
              <w:t>… (</w:t>
            </w:r>
            <w:r>
              <w:rPr>
                <w:rFonts w:cstheme="minorHAnsi"/>
                <w:b w:val="0"/>
                <w:bCs/>
                <w:color w:val="A6A6A6" w:themeColor="background1" w:themeShade="A6"/>
                <w:sz w:val="24"/>
                <w:szCs w:val="24"/>
              </w:rPr>
              <w:t xml:space="preserve">see </w:t>
            </w:r>
            <w:hyperlink w:anchor="_Reference_to_Other" w:history="1">
              <w:r w:rsidRPr="007A4C4E">
                <w:rPr>
                  <w:rStyle w:val="Hyperlink"/>
                  <w:rFonts w:cstheme="minorHAnsi"/>
                  <w:b w:val="0"/>
                  <w:bCs/>
                  <w:sz w:val="24"/>
                  <w:szCs w:val="24"/>
                </w:rPr>
                <w:t>ID1</w:t>
              </w:r>
            </w:hyperlink>
            <w:r w:rsidRPr="00673313">
              <w:rPr>
                <w:rFonts w:cstheme="minorHAnsi"/>
                <w:b w:val="0"/>
                <w:bCs/>
                <w:color w:val="A6A6A6" w:themeColor="background1" w:themeShade="A6"/>
                <w:sz w:val="24"/>
                <w:szCs w:val="24"/>
              </w:rPr>
              <w:t xml:space="preserve"> - Commodities Mapping table)</w:t>
            </w:r>
          </w:p>
          <w:p w14:paraId="4ADB476E" w14:textId="0C437D95" w:rsidR="00F65B84" w:rsidRPr="00664C10" w:rsidRDefault="007A4C4E" w:rsidP="00E57716">
            <w:pPr>
              <w:keepNext/>
              <w:keepLines/>
              <w:tabs>
                <w:tab w:val="left" w:pos="1729"/>
                <w:tab w:val="left" w:pos="4086"/>
              </w:tabs>
              <w:rPr>
                <w:rFonts w:cstheme="minorHAnsi"/>
                <w:bCs/>
                <w:sz w:val="24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99F96F7" wp14:editId="128378D4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1842135</wp:posOffset>
                      </wp:positionV>
                      <wp:extent cx="1835150" cy="438150"/>
                      <wp:effectExtent l="0" t="0" r="12700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35150" cy="438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DD4B08" id="Rectangle 7" o:spid="_x0000_s1026" style="position:absolute;margin-left:48.6pt;margin-top:145.05pt;width:144.5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" filled="f" strokecolor="#fc4710 [3204]" strokeweight="1pt"/>
                  </w:pict>
                </mc:Fallback>
              </mc:AlternateContent>
            </w:r>
            <w:r w:rsidRPr="007A4C4E">
              <w:rPr>
                <w:rFonts w:ascii="Calibri" w:eastAsia="Calibri" w:hAnsi="Calibri" w:cs="Times New Roman"/>
                <w:noProof/>
                <w:sz w:val="22"/>
              </w:rPr>
              <w:drawing>
                <wp:inline distT="0" distB="0" distL="0" distR="0" wp14:anchorId="5E83BDE3" wp14:editId="6E7C3B41">
                  <wp:extent cx="2539218" cy="2514019"/>
                  <wp:effectExtent l="0" t="0" r="0" b="63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9"/>
                          <a:srcRect l="788" t="1772"/>
                          <a:stretch/>
                        </pic:blipFill>
                        <pic:spPr bwMode="auto">
                          <a:xfrm>
                            <a:off x="0" y="0"/>
                            <a:ext cx="2563365" cy="253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4C4E" w:rsidRPr="00664C10" w14:paraId="6F32686C" w14:textId="77777777" w:rsidTr="008256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DEB22D3" w14:textId="6A749C74" w:rsidR="007A4C4E" w:rsidRDefault="00825640" w:rsidP="00E57716">
            <w:pPr>
              <w:keepNext/>
              <w:keepLines/>
              <w:tabs>
                <w:tab w:val="left" w:pos="4086"/>
              </w:tabs>
              <w:jc w:val="center"/>
              <w:rPr>
                <w:rFonts w:cstheme="minorHAnsi"/>
                <w:b w:val="0"/>
                <w:bCs/>
                <w:sz w:val="24"/>
                <w:szCs w:val="20"/>
              </w:rPr>
            </w:pPr>
            <w:r>
              <w:rPr>
                <w:rFonts w:cstheme="minorHAnsi"/>
                <w:b w:val="0"/>
                <w:bCs/>
                <w:sz w:val="24"/>
                <w:szCs w:val="20"/>
              </w:rPr>
              <w:t>1</w:t>
            </w:r>
            <w:r w:rsidR="007A4C4E" w:rsidRPr="00664C10">
              <w:rPr>
                <w:rFonts w:cstheme="minorHAnsi"/>
                <w:b w:val="0"/>
                <w:bCs/>
                <w:sz w:val="24"/>
                <w:szCs w:val="20"/>
              </w:rPr>
              <w:t>.1.</w:t>
            </w:r>
            <w:r>
              <w:rPr>
                <w:rFonts w:cstheme="minorHAnsi"/>
                <w:b w:val="0"/>
                <w:bCs/>
                <w:sz w:val="24"/>
                <w:szCs w:val="20"/>
              </w:rPr>
              <w:t>3</w:t>
            </w:r>
          </w:p>
        </w:tc>
        <w:tc>
          <w:tcPr>
            <w:tcW w:w="8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F607BA2" w14:textId="77777777" w:rsidR="007A4C4E" w:rsidRDefault="007A4C4E" w:rsidP="00673313">
            <w:pPr>
              <w:keepNext/>
              <w:keepLines/>
              <w:tabs>
                <w:tab w:val="left" w:pos="4086"/>
              </w:tabs>
              <w:rPr>
                <w:rFonts w:cstheme="minorHAnsi"/>
                <w:bCs/>
                <w:color w:val="A6A6A6" w:themeColor="background1" w:themeShade="A6"/>
                <w:sz w:val="24"/>
                <w:szCs w:val="24"/>
              </w:rPr>
            </w:pPr>
            <w:r>
              <w:rPr>
                <w:rFonts w:cstheme="minorHAnsi"/>
                <w:b w:val="0"/>
                <w:bCs/>
                <w:color w:val="A6A6A6" w:themeColor="background1" w:themeShade="A6"/>
                <w:sz w:val="24"/>
                <w:szCs w:val="24"/>
              </w:rPr>
              <w:t>The Bot clicks green plus sign.</w:t>
            </w:r>
          </w:p>
          <w:p w14:paraId="40A403CB" w14:textId="1F86E250" w:rsidR="007A4C4E" w:rsidRPr="00673313" w:rsidRDefault="007A4C4E" w:rsidP="00673313">
            <w:pPr>
              <w:keepNext/>
              <w:keepLines/>
              <w:tabs>
                <w:tab w:val="left" w:pos="4086"/>
              </w:tabs>
              <w:rPr>
                <w:rFonts w:cstheme="minorHAnsi"/>
                <w:b w:val="0"/>
                <w:bCs/>
                <w:color w:val="A6A6A6" w:themeColor="background1" w:themeShade="A6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9064BF0" wp14:editId="1B357A8A">
                      <wp:simplePos x="0" y="0"/>
                      <wp:positionH relativeFrom="column">
                        <wp:posOffset>1017270</wp:posOffset>
                      </wp:positionH>
                      <wp:positionV relativeFrom="paragraph">
                        <wp:posOffset>445135</wp:posOffset>
                      </wp:positionV>
                      <wp:extent cx="222250" cy="209550"/>
                      <wp:effectExtent l="0" t="0" r="25400" b="1905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250" cy="209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81CCD4" id="Rectangle 9" o:spid="_x0000_s1026" style="position:absolute;margin-left:80.1pt;margin-top:35.05pt;width:17.5pt;height:1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" filled="f" strokecolor="#fc4710 [3204]" strokeweight="1pt"/>
                  </w:pict>
                </mc:Fallback>
              </mc:AlternateContent>
            </w:r>
            <w:r w:rsidRPr="007A4C4E">
              <w:rPr>
                <w:rFonts w:ascii="Calibri" w:eastAsia="Calibri" w:hAnsi="Calibri" w:cs="Times New Roman"/>
                <w:noProof/>
                <w:sz w:val="22"/>
              </w:rPr>
              <w:drawing>
                <wp:inline distT="0" distB="0" distL="0" distR="0" wp14:anchorId="70B0BFE8" wp14:editId="66ED0BA3">
                  <wp:extent cx="2482850" cy="6731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9"/>
                          <a:srcRect l="1035" t="73985" r="1928" b="-292"/>
                          <a:stretch/>
                        </pic:blipFill>
                        <pic:spPr bwMode="auto">
                          <a:xfrm>
                            <a:off x="0" y="0"/>
                            <a:ext cx="2507148" cy="6796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5640" w:rsidRPr="00664C10" w14:paraId="471298EA" w14:textId="77777777" w:rsidTr="008256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845730B" w14:textId="36BA7D40" w:rsidR="00825640" w:rsidRDefault="00825640" w:rsidP="00E57716">
            <w:pPr>
              <w:keepNext/>
              <w:keepLines/>
              <w:tabs>
                <w:tab w:val="left" w:pos="4086"/>
              </w:tabs>
              <w:jc w:val="center"/>
              <w:rPr>
                <w:rFonts w:cstheme="minorHAnsi"/>
                <w:b w:val="0"/>
                <w:bCs/>
                <w:sz w:val="24"/>
                <w:szCs w:val="20"/>
              </w:rPr>
            </w:pPr>
            <w:r>
              <w:rPr>
                <w:rFonts w:cstheme="minorHAnsi"/>
                <w:b w:val="0"/>
                <w:bCs/>
                <w:sz w:val="24"/>
                <w:szCs w:val="20"/>
              </w:rPr>
              <w:t>…</w:t>
            </w:r>
          </w:p>
        </w:tc>
        <w:tc>
          <w:tcPr>
            <w:tcW w:w="8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B5B427E" w14:textId="34657AD6" w:rsidR="00825640" w:rsidRDefault="00825640" w:rsidP="00825640">
            <w:pPr>
              <w:keepNext/>
              <w:keepLines/>
              <w:tabs>
                <w:tab w:val="left" w:pos="4086"/>
              </w:tabs>
              <w:jc w:val="center"/>
              <w:rPr>
                <w:rFonts w:cstheme="minorHAnsi"/>
                <w:bCs/>
                <w:color w:val="A6A6A6" w:themeColor="background1" w:themeShade="A6"/>
                <w:sz w:val="24"/>
                <w:szCs w:val="24"/>
              </w:rPr>
            </w:pPr>
            <w:r>
              <w:rPr>
                <w:rFonts w:cstheme="minorHAnsi"/>
                <w:bCs/>
                <w:color w:val="A6A6A6" w:themeColor="background1" w:themeShade="A6"/>
                <w:sz w:val="24"/>
                <w:szCs w:val="24"/>
              </w:rPr>
              <w:t>…</w:t>
            </w:r>
          </w:p>
        </w:tc>
      </w:tr>
      <w:tr w:rsidR="00825640" w:rsidRPr="00664C10" w14:paraId="63C54A2F" w14:textId="77777777" w:rsidTr="008256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4A87201" w14:textId="1C34664F" w:rsidR="00825640" w:rsidRDefault="00825640" w:rsidP="00E57716">
            <w:pPr>
              <w:keepNext/>
              <w:keepLines/>
              <w:tabs>
                <w:tab w:val="left" w:pos="4086"/>
              </w:tabs>
              <w:jc w:val="center"/>
              <w:rPr>
                <w:rFonts w:cstheme="minorHAnsi"/>
                <w:b w:val="0"/>
                <w:bCs/>
                <w:sz w:val="24"/>
                <w:szCs w:val="20"/>
              </w:rPr>
            </w:pPr>
            <w:r w:rsidRPr="00664C10">
              <w:rPr>
                <w:rFonts w:cstheme="minorHAnsi"/>
                <w:b w:val="0"/>
                <w:bCs/>
                <w:sz w:val="24"/>
                <w:szCs w:val="20"/>
              </w:rPr>
              <w:t xml:space="preserve">BFR </w:t>
            </w:r>
            <w:r>
              <w:rPr>
                <w:rFonts w:cstheme="minorHAnsi"/>
                <w:b w:val="0"/>
                <w:bCs/>
                <w:sz w:val="24"/>
                <w:szCs w:val="20"/>
              </w:rPr>
              <w:t>2.1</w:t>
            </w:r>
          </w:p>
        </w:tc>
        <w:tc>
          <w:tcPr>
            <w:tcW w:w="8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D2A888B" w14:textId="746FD6D8" w:rsidR="00825640" w:rsidRDefault="00825640" w:rsidP="00825640">
            <w:pPr>
              <w:keepNext/>
              <w:keepLines/>
              <w:tabs>
                <w:tab w:val="left" w:pos="4086"/>
              </w:tabs>
              <w:jc w:val="center"/>
              <w:rPr>
                <w:rFonts w:cstheme="minorHAnsi"/>
                <w:bCs/>
                <w:color w:val="A6A6A6" w:themeColor="background1" w:themeShade="A6"/>
                <w:sz w:val="24"/>
                <w:szCs w:val="24"/>
              </w:rPr>
            </w:pPr>
            <w:r>
              <w:rPr>
                <w:rFonts w:cstheme="minorHAnsi"/>
                <w:b w:val="0"/>
                <w:bCs/>
                <w:color w:val="A6A6A6" w:themeColor="background1" w:themeShade="A6"/>
                <w:sz w:val="24"/>
                <w:szCs w:val="24"/>
              </w:rPr>
              <w:t>Invoice processing</w:t>
            </w:r>
          </w:p>
        </w:tc>
      </w:tr>
      <w:tr w:rsidR="00825640" w:rsidRPr="00664C10" w14:paraId="11AE3E93" w14:textId="77777777" w:rsidTr="006733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135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BC8A7A4" w14:textId="3C6A2CFF" w:rsidR="00825640" w:rsidRPr="00664C10" w:rsidRDefault="000D27F5" w:rsidP="00E57716">
            <w:pPr>
              <w:keepNext/>
              <w:keepLines/>
              <w:tabs>
                <w:tab w:val="left" w:pos="4086"/>
              </w:tabs>
              <w:jc w:val="center"/>
              <w:rPr>
                <w:rFonts w:cstheme="minorHAnsi"/>
                <w:bCs/>
                <w:sz w:val="24"/>
                <w:szCs w:val="20"/>
              </w:rPr>
            </w:pPr>
            <w:r>
              <w:rPr>
                <w:rFonts w:cstheme="minorHAnsi"/>
                <w:b w:val="0"/>
                <w:bCs/>
                <w:sz w:val="24"/>
                <w:szCs w:val="20"/>
              </w:rPr>
              <w:t>2.1.1</w:t>
            </w:r>
          </w:p>
        </w:tc>
        <w:tc>
          <w:tcPr>
            <w:tcW w:w="810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BD41172" w14:textId="77777777" w:rsidR="00825640" w:rsidRDefault="00825640" w:rsidP="00825640">
            <w:pPr>
              <w:keepNext/>
              <w:keepLines/>
              <w:tabs>
                <w:tab w:val="left" w:pos="4086"/>
              </w:tabs>
              <w:jc w:val="center"/>
              <w:rPr>
                <w:rFonts w:cstheme="minorHAnsi"/>
                <w:b w:val="0"/>
                <w:bCs/>
                <w:color w:val="A6A6A6" w:themeColor="background1" w:themeShade="A6"/>
                <w:sz w:val="24"/>
                <w:szCs w:val="24"/>
              </w:rPr>
            </w:pPr>
          </w:p>
        </w:tc>
      </w:tr>
    </w:tbl>
    <w:p w14:paraId="2A351CB5" w14:textId="77777777" w:rsidR="00664C10" w:rsidRPr="00664C10" w:rsidRDefault="00664C10" w:rsidP="00664C10"/>
    <w:p w14:paraId="7936AD8F" w14:textId="41AD40DC" w:rsidR="00664C10" w:rsidRDefault="00664C10" w:rsidP="00664C10"/>
    <w:p w14:paraId="2E9DFFC8" w14:textId="7EFD9682" w:rsidR="00664C10" w:rsidRDefault="00664C10" w:rsidP="00664C10"/>
    <w:p w14:paraId="50873038" w14:textId="77777777" w:rsidR="00664C10" w:rsidRPr="00664C10" w:rsidRDefault="00664C10" w:rsidP="00664C10"/>
    <w:sectPr w:rsidR="00664C10" w:rsidRPr="00664C10" w:rsidSect="001F05CC">
      <w:type w:val="continuous"/>
      <w:pgSz w:w="11906" w:h="16838" w:code="9"/>
      <w:pgMar w:top="1440" w:right="836" w:bottom="1440" w:left="1440" w:header="720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4B990B" w14:textId="77777777" w:rsidR="00A86F04" w:rsidRDefault="00A86F04">
      <w:pPr>
        <w:spacing w:line="240" w:lineRule="auto"/>
      </w:pPr>
      <w:r>
        <w:separator/>
      </w:r>
    </w:p>
  </w:endnote>
  <w:endnote w:type="continuationSeparator" w:id="0">
    <w:p w14:paraId="07107F96" w14:textId="77777777" w:rsidR="00A86F04" w:rsidRDefault="00A86F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(Headings CS)">
    <w:altName w:val="Times New Roman"/>
    <w:charset w:val="00"/>
    <w:family w:val="roman"/>
    <w:pitch w:val="default"/>
  </w:font>
  <w:font w:name="Times New Roman (Body CS)">
    <w:altName w:val="Times New Roman"/>
    <w:charset w:val="00"/>
    <w:family w:val="roman"/>
    <w:pitch w:val="default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24924824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EEED74B" w14:textId="76B135E7" w:rsidR="004F190C" w:rsidRDefault="004F190C" w:rsidP="008F2729">
        <w:pPr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B21C7EF" w14:textId="77777777" w:rsidR="004F190C" w:rsidRDefault="004F190C" w:rsidP="00530FED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42006986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805DEEA" w14:textId="625B9945" w:rsidR="004F190C" w:rsidRDefault="004F190C" w:rsidP="00CE31D3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41C2C4D4" w14:textId="77777777" w:rsidR="004F190C" w:rsidRDefault="004F190C" w:rsidP="008F272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87F93" w14:textId="77777777" w:rsidR="004F190C" w:rsidRDefault="004F190C" w:rsidP="008F2729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sz w:val="24"/>
        <w:szCs w:val="24"/>
      </w:rPr>
      <w:id w:val="188429748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B7A419E" w14:textId="3D5F31B2" w:rsidR="004F190C" w:rsidRPr="00C25F1C" w:rsidRDefault="004F190C" w:rsidP="00AD7AFF">
        <w:pPr>
          <w:pStyle w:val="Footer"/>
          <w:framePr w:wrap="none" w:vAnchor="text" w:hAnchor="page" w:x="10323" w:y="88"/>
          <w:rPr>
            <w:rStyle w:val="PageNumber"/>
            <w:sz w:val="24"/>
            <w:szCs w:val="24"/>
          </w:rPr>
        </w:pPr>
        <w:r w:rsidRPr="00C25F1C">
          <w:rPr>
            <w:rStyle w:val="PageNumber"/>
            <w:sz w:val="24"/>
            <w:szCs w:val="24"/>
          </w:rPr>
          <w:fldChar w:fldCharType="begin"/>
        </w:r>
        <w:r w:rsidRPr="00C25F1C">
          <w:rPr>
            <w:rStyle w:val="PageNumber"/>
            <w:sz w:val="24"/>
            <w:szCs w:val="24"/>
          </w:rPr>
          <w:instrText xml:space="preserve"> PAGE </w:instrText>
        </w:r>
        <w:r w:rsidRPr="00C25F1C">
          <w:rPr>
            <w:rStyle w:val="PageNumber"/>
            <w:sz w:val="24"/>
            <w:szCs w:val="24"/>
          </w:rPr>
          <w:fldChar w:fldCharType="separate"/>
        </w:r>
        <w:r w:rsidRPr="00C25F1C">
          <w:rPr>
            <w:rStyle w:val="PageNumber"/>
            <w:noProof/>
            <w:sz w:val="24"/>
            <w:szCs w:val="24"/>
          </w:rPr>
          <w:t>5</w:t>
        </w:r>
        <w:r w:rsidRPr="00C25F1C">
          <w:rPr>
            <w:rStyle w:val="PageNumber"/>
            <w:sz w:val="24"/>
            <w:szCs w:val="24"/>
          </w:rPr>
          <w:fldChar w:fldCharType="end"/>
        </w:r>
      </w:p>
    </w:sdtContent>
  </w:sdt>
  <w:p w14:paraId="329C4309" w14:textId="6F230B8A" w:rsidR="004F190C" w:rsidRPr="001F2393" w:rsidRDefault="004F190C" w:rsidP="00AD7AFF">
    <w:pPr>
      <w:pStyle w:val="Footer"/>
      <w:ind w:right="360"/>
    </w:pPr>
    <w:r w:rsidRPr="001F2393">
      <w:rPr>
        <w:noProof/>
      </w:rPr>
      <w:drawing>
        <wp:inline distT="0" distB="0" distL="0" distR="0" wp14:anchorId="2E7EAAB7" wp14:editId="5656A68F">
          <wp:extent cx="1418859" cy="160655"/>
          <wp:effectExtent l="0" t="0" r="3810" b="444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25762" cy="1614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5CC486" w14:textId="77777777" w:rsidR="00A86F04" w:rsidRDefault="00A86F04">
      <w:pPr>
        <w:spacing w:line="240" w:lineRule="auto"/>
      </w:pPr>
      <w:r>
        <w:separator/>
      </w:r>
    </w:p>
  </w:footnote>
  <w:footnote w:type="continuationSeparator" w:id="0">
    <w:p w14:paraId="61E73D2A" w14:textId="77777777" w:rsidR="00A86F04" w:rsidRDefault="00A86F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042D90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B8845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291CE0"/>
    <w:multiLevelType w:val="hybridMultilevel"/>
    <w:tmpl w:val="EE967CBA"/>
    <w:lvl w:ilvl="0" w:tplc="1BA862C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84541"/>
    <w:multiLevelType w:val="multilevel"/>
    <w:tmpl w:val="26643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9764F43"/>
    <w:multiLevelType w:val="hybridMultilevel"/>
    <w:tmpl w:val="EA80E8D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2E426207"/>
    <w:multiLevelType w:val="hybridMultilevel"/>
    <w:tmpl w:val="FA7CFA3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3991294E"/>
    <w:multiLevelType w:val="hybridMultilevel"/>
    <w:tmpl w:val="BB10E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7D3301"/>
    <w:multiLevelType w:val="hybridMultilevel"/>
    <w:tmpl w:val="43FC948E"/>
    <w:lvl w:ilvl="0" w:tplc="7A1AB9AE">
      <w:start w:val="1"/>
      <w:numFmt w:val="decimal"/>
      <w:lvlText w:val="MF %1"/>
      <w:lvlJc w:val="left"/>
      <w:pPr>
        <w:ind w:left="990" w:hanging="360"/>
      </w:pPr>
      <w:rPr>
        <w:rFonts w:hint="default"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90A72"/>
    <w:multiLevelType w:val="hybridMultilevel"/>
    <w:tmpl w:val="F75E946C"/>
    <w:lvl w:ilvl="0" w:tplc="87B007FC">
      <w:start w:val="1"/>
      <w:numFmt w:val="decimal"/>
      <w:lvlText w:val="NR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620EEF"/>
    <w:multiLevelType w:val="hybridMultilevel"/>
    <w:tmpl w:val="48E618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696558"/>
    <w:multiLevelType w:val="hybridMultilevel"/>
    <w:tmpl w:val="4ACE2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9"/>
  </w:num>
  <w:num w:numId="6">
    <w:abstractNumId w:val="7"/>
  </w:num>
  <w:num w:numId="7">
    <w:abstractNumId w:val="2"/>
  </w:num>
  <w:num w:numId="8">
    <w:abstractNumId w:val="10"/>
  </w:num>
  <w:num w:numId="9">
    <w:abstractNumId w:val="5"/>
  </w:num>
  <w:num w:numId="10">
    <w:abstractNumId w:val="8"/>
  </w:num>
  <w:num w:numId="1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efaultTableStyle w:val="TableGrid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41DF"/>
    <w:rsid w:val="00003492"/>
    <w:rsid w:val="00007A1E"/>
    <w:rsid w:val="00010337"/>
    <w:rsid w:val="00010FAE"/>
    <w:rsid w:val="0001131E"/>
    <w:rsid w:val="00012030"/>
    <w:rsid w:val="00025E2D"/>
    <w:rsid w:val="00031B1E"/>
    <w:rsid w:val="000330CB"/>
    <w:rsid w:val="00037ECE"/>
    <w:rsid w:val="0004366F"/>
    <w:rsid w:val="00066737"/>
    <w:rsid w:val="00076F19"/>
    <w:rsid w:val="00081304"/>
    <w:rsid w:val="00082359"/>
    <w:rsid w:val="00082E5A"/>
    <w:rsid w:val="00091485"/>
    <w:rsid w:val="00095343"/>
    <w:rsid w:val="000A022C"/>
    <w:rsid w:val="000A2F91"/>
    <w:rsid w:val="000A4708"/>
    <w:rsid w:val="000B1333"/>
    <w:rsid w:val="000B3878"/>
    <w:rsid w:val="000D27F5"/>
    <w:rsid w:val="000F6E84"/>
    <w:rsid w:val="00101621"/>
    <w:rsid w:val="001055AC"/>
    <w:rsid w:val="00105CA5"/>
    <w:rsid w:val="001147DC"/>
    <w:rsid w:val="0011542E"/>
    <w:rsid w:val="001357B5"/>
    <w:rsid w:val="00136076"/>
    <w:rsid w:val="001375B2"/>
    <w:rsid w:val="00145CB8"/>
    <w:rsid w:val="00147AC6"/>
    <w:rsid w:val="00151A7C"/>
    <w:rsid w:val="001552AC"/>
    <w:rsid w:val="00155728"/>
    <w:rsid w:val="00156EE0"/>
    <w:rsid w:val="001744B2"/>
    <w:rsid w:val="001757B4"/>
    <w:rsid w:val="00176CAC"/>
    <w:rsid w:val="00181F22"/>
    <w:rsid w:val="0018222A"/>
    <w:rsid w:val="00185130"/>
    <w:rsid w:val="001922A6"/>
    <w:rsid w:val="001A312B"/>
    <w:rsid w:val="001A351C"/>
    <w:rsid w:val="001A6D37"/>
    <w:rsid w:val="001B70C6"/>
    <w:rsid w:val="001C2410"/>
    <w:rsid w:val="001D1522"/>
    <w:rsid w:val="001D51FA"/>
    <w:rsid w:val="001E6866"/>
    <w:rsid w:val="001F05CC"/>
    <w:rsid w:val="001F17FD"/>
    <w:rsid w:val="001F2393"/>
    <w:rsid w:val="001F3911"/>
    <w:rsid w:val="002264D3"/>
    <w:rsid w:val="0023414D"/>
    <w:rsid w:val="00237486"/>
    <w:rsid w:val="00244008"/>
    <w:rsid w:val="0024728C"/>
    <w:rsid w:val="002503EC"/>
    <w:rsid w:val="0026228F"/>
    <w:rsid w:val="00263578"/>
    <w:rsid w:val="00271DE6"/>
    <w:rsid w:val="00277F90"/>
    <w:rsid w:val="0028421C"/>
    <w:rsid w:val="00285F1C"/>
    <w:rsid w:val="00287523"/>
    <w:rsid w:val="00287E1C"/>
    <w:rsid w:val="00291E61"/>
    <w:rsid w:val="00296479"/>
    <w:rsid w:val="002A3EED"/>
    <w:rsid w:val="002A4302"/>
    <w:rsid w:val="002A536D"/>
    <w:rsid w:val="002A6FDF"/>
    <w:rsid w:val="00312B6A"/>
    <w:rsid w:val="003202CE"/>
    <w:rsid w:val="003276B6"/>
    <w:rsid w:val="00344CCB"/>
    <w:rsid w:val="003547E8"/>
    <w:rsid w:val="00357C46"/>
    <w:rsid w:val="003626CF"/>
    <w:rsid w:val="003658AD"/>
    <w:rsid w:val="00366F2C"/>
    <w:rsid w:val="00367AD3"/>
    <w:rsid w:val="00380565"/>
    <w:rsid w:val="00384967"/>
    <w:rsid w:val="00391B06"/>
    <w:rsid w:val="00393330"/>
    <w:rsid w:val="0039461E"/>
    <w:rsid w:val="003A36C6"/>
    <w:rsid w:val="003A423F"/>
    <w:rsid w:val="003A532D"/>
    <w:rsid w:val="003A761C"/>
    <w:rsid w:val="003B373E"/>
    <w:rsid w:val="003B7A50"/>
    <w:rsid w:val="003C0280"/>
    <w:rsid w:val="003C42D1"/>
    <w:rsid w:val="003D26C2"/>
    <w:rsid w:val="003D588D"/>
    <w:rsid w:val="003E3C3C"/>
    <w:rsid w:val="003F05D2"/>
    <w:rsid w:val="003F0D08"/>
    <w:rsid w:val="004000A8"/>
    <w:rsid w:val="00406CEF"/>
    <w:rsid w:val="00414875"/>
    <w:rsid w:val="004170D7"/>
    <w:rsid w:val="00424B8B"/>
    <w:rsid w:val="00431D82"/>
    <w:rsid w:val="004320F4"/>
    <w:rsid w:val="004326DD"/>
    <w:rsid w:val="00433A40"/>
    <w:rsid w:val="00435F94"/>
    <w:rsid w:val="004364CF"/>
    <w:rsid w:val="0043690B"/>
    <w:rsid w:val="00441A47"/>
    <w:rsid w:val="004463A6"/>
    <w:rsid w:val="0047072D"/>
    <w:rsid w:val="00472FA0"/>
    <w:rsid w:val="00484F8D"/>
    <w:rsid w:val="00485DAD"/>
    <w:rsid w:val="00486C47"/>
    <w:rsid w:val="0049219A"/>
    <w:rsid w:val="0049467E"/>
    <w:rsid w:val="00495557"/>
    <w:rsid w:val="0049562A"/>
    <w:rsid w:val="004B2E27"/>
    <w:rsid w:val="004B59C1"/>
    <w:rsid w:val="004C2EDB"/>
    <w:rsid w:val="004C3263"/>
    <w:rsid w:val="004C3E90"/>
    <w:rsid w:val="004C4015"/>
    <w:rsid w:val="004C7BE7"/>
    <w:rsid w:val="004D0646"/>
    <w:rsid w:val="004D5895"/>
    <w:rsid w:val="004D5E51"/>
    <w:rsid w:val="004F190C"/>
    <w:rsid w:val="004F324C"/>
    <w:rsid w:val="004F3BA7"/>
    <w:rsid w:val="0051521C"/>
    <w:rsid w:val="005215CE"/>
    <w:rsid w:val="00521967"/>
    <w:rsid w:val="00522DD5"/>
    <w:rsid w:val="00523819"/>
    <w:rsid w:val="005264C4"/>
    <w:rsid w:val="00530518"/>
    <w:rsid w:val="00530C32"/>
    <w:rsid w:val="00530FED"/>
    <w:rsid w:val="005373B0"/>
    <w:rsid w:val="005408A2"/>
    <w:rsid w:val="00540AEC"/>
    <w:rsid w:val="0054557E"/>
    <w:rsid w:val="00546ED8"/>
    <w:rsid w:val="00547339"/>
    <w:rsid w:val="00582E95"/>
    <w:rsid w:val="0058457F"/>
    <w:rsid w:val="00590CCB"/>
    <w:rsid w:val="00590D11"/>
    <w:rsid w:val="00597E1C"/>
    <w:rsid w:val="005A303C"/>
    <w:rsid w:val="005A5100"/>
    <w:rsid w:val="005A60A1"/>
    <w:rsid w:val="005B5E00"/>
    <w:rsid w:val="005C0B6A"/>
    <w:rsid w:val="005D345C"/>
    <w:rsid w:val="005E6F62"/>
    <w:rsid w:val="00600F12"/>
    <w:rsid w:val="00601D3E"/>
    <w:rsid w:val="0060704F"/>
    <w:rsid w:val="00615A79"/>
    <w:rsid w:val="006225AF"/>
    <w:rsid w:val="00622740"/>
    <w:rsid w:val="00623D2A"/>
    <w:rsid w:val="00627D06"/>
    <w:rsid w:val="00634209"/>
    <w:rsid w:val="00634776"/>
    <w:rsid w:val="00634A8E"/>
    <w:rsid w:val="00641E6A"/>
    <w:rsid w:val="006423C5"/>
    <w:rsid w:val="006464F2"/>
    <w:rsid w:val="00652747"/>
    <w:rsid w:val="00664C10"/>
    <w:rsid w:val="00673313"/>
    <w:rsid w:val="006747CD"/>
    <w:rsid w:val="006748A0"/>
    <w:rsid w:val="006842C8"/>
    <w:rsid w:val="00685C77"/>
    <w:rsid w:val="006949FA"/>
    <w:rsid w:val="006A3FF1"/>
    <w:rsid w:val="006B2740"/>
    <w:rsid w:val="006B2C05"/>
    <w:rsid w:val="006B3F8F"/>
    <w:rsid w:val="006B560C"/>
    <w:rsid w:val="006B7916"/>
    <w:rsid w:val="006C0025"/>
    <w:rsid w:val="006D37F3"/>
    <w:rsid w:val="006E1C08"/>
    <w:rsid w:val="006E2B60"/>
    <w:rsid w:val="006E30D4"/>
    <w:rsid w:val="006E33E3"/>
    <w:rsid w:val="006F2279"/>
    <w:rsid w:val="006F7709"/>
    <w:rsid w:val="00702B39"/>
    <w:rsid w:val="007067F1"/>
    <w:rsid w:val="00707977"/>
    <w:rsid w:val="007115E3"/>
    <w:rsid w:val="00715486"/>
    <w:rsid w:val="00722176"/>
    <w:rsid w:val="00723DEE"/>
    <w:rsid w:val="007241DF"/>
    <w:rsid w:val="00737D67"/>
    <w:rsid w:val="007412A9"/>
    <w:rsid w:val="007414F5"/>
    <w:rsid w:val="00741D16"/>
    <w:rsid w:val="0074646B"/>
    <w:rsid w:val="00750B09"/>
    <w:rsid w:val="007512E9"/>
    <w:rsid w:val="0076133B"/>
    <w:rsid w:val="00766F96"/>
    <w:rsid w:val="007742BB"/>
    <w:rsid w:val="00774B61"/>
    <w:rsid w:val="00775ED7"/>
    <w:rsid w:val="00784C6E"/>
    <w:rsid w:val="007905D1"/>
    <w:rsid w:val="0079254B"/>
    <w:rsid w:val="00793BB5"/>
    <w:rsid w:val="007A0E09"/>
    <w:rsid w:val="007A3A95"/>
    <w:rsid w:val="007A4C4E"/>
    <w:rsid w:val="007B0BD1"/>
    <w:rsid w:val="007B5687"/>
    <w:rsid w:val="007C65F2"/>
    <w:rsid w:val="007D04D8"/>
    <w:rsid w:val="007E12C8"/>
    <w:rsid w:val="007F156D"/>
    <w:rsid w:val="007F44E4"/>
    <w:rsid w:val="007F4C30"/>
    <w:rsid w:val="00806F83"/>
    <w:rsid w:val="00810B1C"/>
    <w:rsid w:val="0082217E"/>
    <w:rsid w:val="00825640"/>
    <w:rsid w:val="00830959"/>
    <w:rsid w:val="008342DE"/>
    <w:rsid w:val="00843803"/>
    <w:rsid w:val="00847103"/>
    <w:rsid w:val="0084774A"/>
    <w:rsid w:val="008527FA"/>
    <w:rsid w:val="00856141"/>
    <w:rsid w:val="0085629E"/>
    <w:rsid w:val="0086788F"/>
    <w:rsid w:val="00893654"/>
    <w:rsid w:val="008957CA"/>
    <w:rsid w:val="0089609B"/>
    <w:rsid w:val="008A2EB3"/>
    <w:rsid w:val="008B0E42"/>
    <w:rsid w:val="008B364A"/>
    <w:rsid w:val="008B437B"/>
    <w:rsid w:val="008C06D9"/>
    <w:rsid w:val="008C7531"/>
    <w:rsid w:val="008D0FCE"/>
    <w:rsid w:val="008D53B7"/>
    <w:rsid w:val="008E63D0"/>
    <w:rsid w:val="008E75DF"/>
    <w:rsid w:val="008F2729"/>
    <w:rsid w:val="008F5D05"/>
    <w:rsid w:val="0091529B"/>
    <w:rsid w:val="00916E48"/>
    <w:rsid w:val="00917F01"/>
    <w:rsid w:val="00925397"/>
    <w:rsid w:val="00926720"/>
    <w:rsid w:val="00930897"/>
    <w:rsid w:val="00936305"/>
    <w:rsid w:val="00940016"/>
    <w:rsid w:val="00957030"/>
    <w:rsid w:val="00964DA0"/>
    <w:rsid w:val="00965018"/>
    <w:rsid w:val="00971524"/>
    <w:rsid w:val="00971664"/>
    <w:rsid w:val="00975072"/>
    <w:rsid w:val="009845EF"/>
    <w:rsid w:val="00984675"/>
    <w:rsid w:val="0099440B"/>
    <w:rsid w:val="009955AD"/>
    <w:rsid w:val="00997099"/>
    <w:rsid w:val="009B3366"/>
    <w:rsid w:val="009C0873"/>
    <w:rsid w:val="009C121F"/>
    <w:rsid w:val="009D259B"/>
    <w:rsid w:val="009D572E"/>
    <w:rsid w:val="009E7275"/>
    <w:rsid w:val="00A00A3F"/>
    <w:rsid w:val="00A01DCF"/>
    <w:rsid w:val="00A06614"/>
    <w:rsid w:val="00A26694"/>
    <w:rsid w:val="00A3023B"/>
    <w:rsid w:val="00A319FB"/>
    <w:rsid w:val="00A32863"/>
    <w:rsid w:val="00A343B7"/>
    <w:rsid w:val="00A35582"/>
    <w:rsid w:val="00A4010D"/>
    <w:rsid w:val="00A414E7"/>
    <w:rsid w:val="00A44D32"/>
    <w:rsid w:val="00A467FC"/>
    <w:rsid w:val="00A47A37"/>
    <w:rsid w:val="00A72C64"/>
    <w:rsid w:val="00A75E18"/>
    <w:rsid w:val="00A76EF6"/>
    <w:rsid w:val="00A83390"/>
    <w:rsid w:val="00A86F04"/>
    <w:rsid w:val="00A94996"/>
    <w:rsid w:val="00AA5FA3"/>
    <w:rsid w:val="00AB2674"/>
    <w:rsid w:val="00AB4A9C"/>
    <w:rsid w:val="00AC6482"/>
    <w:rsid w:val="00AC7767"/>
    <w:rsid w:val="00AD716D"/>
    <w:rsid w:val="00AD7AFF"/>
    <w:rsid w:val="00AE0A74"/>
    <w:rsid w:val="00AE1870"/>
    <w:rsid w:val="00AF270D"/>
    <w:rsid w:val="00AF6E4E"/>
    <w:rsid w:val="00B0242B"/>
    <w:rsid w:val="00B05771"/>
    <w:rsid w:val="00B117D7"/>
    <w:rsid w:val="00B16E18"/>
    <w:rsid w:val="00B41D7D"/>
    <w:rsid w:val="00B44556"/>
    <w:rsid w:val="00B466BA"/>
    <w:rsid w:val="00B505C0"/>
    <w:rsid w:val="00B609C9"/>
    <w:rsid w:val="00B6323B"/>
    <w:rsid w:val="00B77CBE"/>
    <w:rsid w:val="00B77D07"/>
    <w:rsid w:val="00B849EE"/>
    <w:rsid w:val="00B87DC4"/>
    <w:rsid w:val="00BA4CD7"/>
    <w:rsid w:val="00BB5385"/>
    <w:rsid w:val="00BB7039"/>
    <w:rsid w:val="00BD0841"/>
    <w:rsid w:val="00BE4009"/>
    <w:rsid w:val="00BE7B1F"/>
    <w:rsid w:val="00BF323A"/>
    <w:rsid w:val="00C108C5"/>
    <w:rsid w:val="00C25F1C"/>
    <w:rsid w:val="00C36B4C"/>
    <w:rsid w:val="00C421D5"/>
    <w:rsid w:val="00C51328"/>
    <w:rsid w:val="00C539B3"/>
    <w:rsid w:val="00C627CC"/>
    <w:rsid w:val="00C70203"/>
    <w:rsid w:val="00C77A32"/>
    <w:rsid w:val="00C86009"/>
    <w:rsid w:val="00C86AFA"/>
    <w:rsid w:val="00C90E45"/>
    <w:rsid w:val="00C912E6"/>
    <w:rsid w:val="00CA03F9"/>
    <w:rsid w:val="00CA0762"/>
    <w:rsid w:val="00CA1867"/>
    <w:rsid w:val="00CB441B"/>
    <w:rsid w:val="00CB759A"/>
    <w:rsid w:val="00CC518A"/>
    <w:rsid w:val="00CD44E1"/>
    <w:rsid w:val="00CD4FEC"/>
    <w:rsid w:val="00CD59BB"/>
    <w:rsid w:val="00CE06CE"/>
    <w:rsid w:val="00CE31D3"/>
    <w:rsid w:val="00CE5B43"/>
    <w:rsid w:val="00CF3398"/>
    <w:rsid w:val="00CF4C03"/>
    <w:rsid w:val="00CF692C"/>
    <w:rsid w:val="00D00CCC"/>
    <w:rsid w:val="00D12717"/>
    <w:rsid w:val="00D12912"/>
    <w:rsid w:val="00D14DC7"/>
    <w:rsid w:val="00D178EC"/>
    <w:rsid w:val="00D21CFE"/>
    <w:rsid w:val="00D23FFD"/>
    <w:rsid w:val="00D30166"/>
    <w:rsid w:val="00D30B7F"/>
    <w:rsid w:val="00D34985"/>
    <w:rsid w:val="00D37039"/>
    <w:rsid w:val="00D40813"/>
    <w:rsid w:val="00D40B03"/>
    <w:rsid w:val="00D553AF"/>
    <w:rsid w:val="00D631FF"/>
    <w:rsid w:val="00D638AF"/>
    <w:rsid w:val="00D649B9"/>
    <w:rsid w:val="00D72C83"/>
    <w:rsid w:val="00D751C8"/>
    <w:rsid w:val="00D819FD"/>
    <w:rsid w:val="00D81CD4"/>
    <w:rsid w:val="00D85E14"/>
    <w:rsid w:val="00D90E1D"/>
    <w:rsid w:val="00D91093"/>
    <w:rsid w:val="00DA0CFE"/>
    <w:rsid w:val="00DA1911"/>
    <w:rsid w:val="00DA3D8E"/>
    <w:rsid w:val="00DA66CC"/>
    <w:rsid w:val="00DA6847"/>
    <w:rsid w:val="00DB29B6"/>
    <w:rsid w:val="00DC0877"/>
    <w:rsid w:val="00DE4F57"/>
    <w:rsid w:val="00E02798"/>
    <w:rsid w:val="00E04EA5"/>
    <w:rsid w:val="00E05464"/>
    <w:rsid w:val="00E11E53"/>
    <w:rsid w:val="00E14021"/>
    <w:rsid w:val="00E151BE"/>
    <w:rsid w:val="00E42287"/>
    <w:rsid w:val="00E45DBD"/>
    <w:rsid w:val="00E474F9"/>
    <w:rsid w:val="00E50FC9"/>
    <w:rsid w:val="00E5323E"/>
    <w:rsid w:val="00E570BF"/>
    <w:rsid w:val="00E63B3A"/>
    <w:rsid w:val="00E668E8"/>
    <w:rsid w:val="00E7240A"/>
    <w:rsid w:val="00E90BA0"/>
    <w:rsid w:val="00E940DC"/>
    <w:rsid w:val="00E94DDD"/>
    <w:rsid w:val="00E95A5B"/>
    <w:rsid w:val="00E97801"/>
    <w:rsid w:val="00EA0690"/>
    <w:rsid w:val="00EA0F13"/>
    <w:rsid w:val="00EB120B"/>
    <w:rsid w:val="00EB29B1"/>
    <w:rsid w:val="00EB3196"/>
    <w:rsid w:val="00EB47F8"/>
    <w:rsid w:val="00EE29A2"/>
    <w:rsid w:val="00EE42E6"/>
    <w:rsid w:val="00EF6F3A"/>
    <w:rsid w:val="00EF76C6"/>
    <w:rsid w:val="00EF7F09"/>
    <w:rsid w:val="00F05350"/>
    <w:rsid w:val="00F10731"/>
    <w:rsid w:val="00F22C84"/>
    <w:rsid w:val="00F27050"/>
    <w:rsid w:val="00F36C47"/>
    <w:rsid w:val="00F408A8"/>
    <w:rsid w:val="00F4162E"/>
    <w:rsid w:val="00F55EF8"/>
    <w:rsid w:val="00F6584B"/>
    <w:rsid w:val="00F65B84"/>
    <w:rsid w:val="00F84AAE"/>
    <w:rsid w:val="00FA6306"/>
    <w:rsid w:val="00FA743D"/>
    <w:rsid w:val="00FB3EC7"/>
    <w:rsid w:val="00FB7335"/>
    <w:rsid w:val="00FD2A06"/>
    <w:rsid w:val="00FE4279"/>
    <w:rsid w:val="00FE6A11"/>
    <w:rsid w:val="00FF6AB0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9C4106"/>
  <w15:chartTrackingRefBased/>
  <w15:docId w15:val="{FB627880-C8C7-4448-B60A-AB29E61B0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323B"/>
    <w:rPr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5E2D"/>
    <w:pPr>
      <w:keepNext/>
      <w:keepLines/>
      <w:spacing w:before="480" w:after="120"/>
      <w:outlineLvl w:val="0"/>
    </w:pPr>
    <w:rPr>
      <w:rFonts w:eastAsiaTheme="majorEastAsia" w:cs="Times New Roman (Headings CS)"/>
      <w:b/>
      <w:bCs/>
      <w:color w:val="FC4710" w:themeColor="accent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5E2D"/>
    <w:pPr>
      <w:keepNext/>
      <w:keepLines/>
      <w:spacing w:before="200" w:after="120"/>
      <w:outlineLvl w:val="1"/>
    </w:pPr>
    <w:rPr>
      <w:rFonts w:eastAsiaTheme="majorEastAsia" w:cstheme="majorBidi"/>
      <w:b/>
      <w:bCs/>
      <w:color w:val="272B30" w:themeColor="text1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4728C"/>
    <w:pPr>
      <w:keepNext/>
      <w:keepLines/>
      <w:spacing w:before="200" w:after="120"/>
      <w:outlineLvl w:val="2"/>
    </w:pPr>
    <w:rPr>
      <w:rFonts w:eastAsiaTheme="majorEastAsia" w:cstheme="majorBidi"/>
      <w:b/>
      <w:bCs/>
      <w:color w:val="FC4710" w:themeColor="accent1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25E2D"/>
    <w:pPr>
      <w:keepNext/>
      <w:keepLines/>
      <w:spacing w:before="200" w:after="120"/>
      <w:outlineLvl w:val="3"/>
    </w:pPr>
    <w:rPr>
      <w:rFonts w:eastAsiaTheme="majorEastAsia" w:cstheme="majorBidi"/>
      <w:b/>
      <w:bCs/>
      <w:iCs/>
      <w:color w:val="272B30" w:themeColor="text1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7072D"/>
    <w:pPr>
      <w:keepNext/>
      <w:keepLines/>
      <w:spacing w:before="200" w:after="0"/>
      <w:outlineLvl w:val="4"/>
    </w:pPr>
    <w:rPr>
      <w:rFonts w:eastAsiaTheme="majorEastAsia" w:cstheme="majorBidi"/>
      <w:color w:val="272B30" w:themeColor="tex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5EF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831F01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5EF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565F6A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5EF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FC4710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5EF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565F6A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30FED"/>
    <w:pPr>
      <w:spacing w:after="0" w:line="240" w:lineRule="auto"/>
      <w:contextualSpacing/>
    </w:pPr>
    <w:rPr>
      <w:rFonts w:eastAsiaTheme="majorEastAsia" w:cstheme="majorBidi"/>
      <w:b/>
      <w:spacing w:val="-10"/>
      <w:kern w:val="28"/>
      <w:sz w:val="48"/>
      <w:szCs w:val="5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TitleChar">
    <w:name w:val="Title Char"/>
    <w:basedOn w:val="DefaultParagraphFont"/>
    <w:link w:val="Title"/>
    <w:uiPriority w:val="10"/>
    <w:rsid w:val="00530FED"/>
    <w:rPr>
      <w:rFonts w:eastAsiaTheme="majorEastAsia" w:cstheme="majorBidi"/>
      <w:b/>
      <w:spacing w:val="-10"/>
      <w:kern w:val="28"/>
      <w:sz w:val="48"/>
      <w:szCs w:val="56"/>
    </w:rPr>
  </w:style>
  <w:style w:type="paragraph" w:styleId="Subtitle">
    <w:name w:val="Subtitle"/>
    <w:aliases w:val="Subtitle 1"/>
    <w:basedOn w:val="Normal"/>
    <w:next w:val="Normal"/>
    <w:link w:val="SubtitleChar"/>
    <w:uiPriority w:val="11"/>
    <w:qFormat/>
    <w:rsid w:val="00A467FC"/>
    <w:pPr>
      <w:numPr>
        <w:ilvl w:val="1"/>
      </w:numPr>
      <w:spacing w:after="160"/>
    </w:pPr>
    <w:rPr>
      <w:rFonts w:cs="Times New Roman (Body CS)"/>
      <w:b/>
      <w:color w:val="FC4710" w:themeColor="accent1"/>
      <w:sz w:val="48"/>
    </w:rPr>
  </w:style>
  <w:style w:type="character" w:styleId="PageNumber">
    <w:name w:val="page number"/>
    <w:basedOn w:val="DefaultParagraphFont"/>
    <w:uiPriority w:val="99"/>
    <w:semiHidden/>
    <w:unhideWhenUsed/>
    <w:rsid w:val="00530FED"/>
  </w:style>
  <w:style w:type="character" w:customStyle="1" w:styleId="SubtitleChar">
    <w:name w:val="Subtitle Char"/>
    <w:aliases w:val="Subtitle 1 Char"/>
    <w:basedOn w:val="DefaultParagraphFont"/>
    <w:link w:val="Subtitle"/>
    <w:uiPriority w:val="11"/>
    <w:rsid w:val="00A467FC"/>
    <w:rPr>
      <w:rFonts w:cs="Times New Roman (Body CS)"/>
      <w:b/>
      <w:color w:val="FC4710" w:themeColor="accent1"/>
      <w:sz w:val="48"/>
    </w:rPr>
  </w:style>
  <w:style w:type="paragraph" w:customStyle="1" w:styleId="Subtitle2">
    <w:name w:val="Subtitle 2"/>
    <w:basedOn w:val="Normal"/>
    <w:qFormat/>
    <w:rsid w:val="00A467FC"/>
    <w:rPr>
      <w:b/>
      <w:color w:val="272B30" w:themeColor="text1"/>
      <w:sz w:val="36"/>
    </w:rPr>
  </w:style>
  <w:style w:type="table" w:styleId="TableGrid">
    <w:name w:val="Table Grid"/>
    <w:basedOn w:val="TableNormal"/>
    <w:rsid w:val="001F2393"/>
    <w:pPr>
      <w:spacing w:after="0" w:line="240" w:lineRule="auto"/>
    </w:pPr>
    <w:rPr>
      <w:sz w:val="24"/>
    </w:r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  <w:tblCellMar>
        <w:top w:w="57" w:type="dxa"/>
        <w:bottom w:w="57" w:type="dxa"/>
      </w:tblCellMar>
    </w:tblPr>
    <w:tcPr>
      <w:shd w:val="clear" w:color="auto" w:fill="auto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cBorders>
        <w:shd w:val="clear" w:color="auto" w:fill="D9D9D9" w:themeFill="background1" w:themeFillShade="D9"/>
      </w:tcPr>
    </w:tblStylePr>
  </w:style>
  <w:style w:type="paragraph" w:customStyle="1" w:styleId="Bodytextbig">
    <w:name w:val="Body text_big"/>
    <w:basedOn w:val="Normal"/>
    <w:qFormat/>
    <w:rsid w:val="00A467FC"/>
    <w:rPr>
      <w:rFonts w:cstheme="minorHAnsi"/>
      <w:b/>
      <w:szCs w:val="24"/>
    </w:rPr>
  </w:style>
  <w:style w:type="paragraph" w:customStyle="1" w:styleId="UserGuide">
    <w:name w:val="User Guide"/>
    <w:basedOn w:val="Normal"/>
    <w:qFormat/>
    <w:rsid w:val="00B6323B"/>
    <w:pPr>
      <w:pBdr>
        <w:top w:val="dashed" w:sz="4" w:space="8" w:color="89939F" w:themeColor="text1" w:themeTint="80"/>
        <w:left w:val="dashed" w:sz="4" w:space="8" w:color="89939F" w:themeColor="text1" w:themeTint="80"/>
        <w:bottom w:val="dashed" w:sz="4" w:space="8" w:color="89939F" w:themeColor="text1" w:themeTint="80"/>
        <w:right w:val="dashed" w:sz="4" w:space="8" w:color="89939F" w:themeColor="text1" w:themeTint="80"/>
      </w:pBdr>
      <w:spacing w:after="0" w:line="240" w:lineRule="auto"/>
    </w:pPr>
    <w:rPr>
      <w:color w:val="43A1D6" w:themeColor="accent2"/>
      <w:sz w:val="24"/>
    </w:rPr>
  </w:style>
  <w:style w:type="paragraph" w:customStyle="1" w:styleId="Bodytextbold">
    <w:name w:val="Body text_bold"/>
    <w:basedOn w:val="Normal"/>
    <w:qFormat/>
    <w:rsid w:val="00A467FC"/>
    <w:pPr>
      <w:spacing w:after="0" w:line="240" w:lineRule="auto"/>
    </w:pPr>
    <w:rPr>
      <w:b/>
      <w:sz w:val="24"/>
    </w:rPr>
  </w:style>
  <w:style w:type="table" w:styleId="PlainTable1">
    <w:name w:val="Plain Table 1"/>
    <w:basedOn w:val="TableNormal"/>
    <w:uiPriority w:val="41"/>
    <w:rsid w:val="00A467F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A467FC"/>
    <w:pPr>
      <w:spacing w:after="0" w:line="240" w:lineRule="auto"/>
    </w:pPr>
    <w:tblPr>
      <w:tblStyleRowBandSize w:val="1"/>
      <w:tblStyleColBandSize w:val="1"/>
      <w:tblBorders>
        <w:top w:val="single" w:sz="4" w:space="0" w:color="89939F" w:themeColor="text1" w:themeTint="80"/>
        <w:bottom w:val="single" w:sz="4" w:space="0" w:color="89939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89939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89939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89939F" w:themeColor="text1" w:themeTint="80"/>
          <w:right w:val="single" w:sz="4" w:space="0" w:color="89939F" w:themeColor="text1" w:themeTint="80"/>
        </w:tcBorders>
      </w:tcPr>
    </w:tblStylePr>
    <w:tblStylePr w:type="band2Vert">
      <w:tblPr/>
      <w:tcPr>
        <w:tcBorders>
          <w:left w:val="single" w:sz="4" w:space="0" w:color="89939F" w:themeColor="text1" w:themeTint="80"/>
          <w:right w:val="single" w:sz="4" w:space="0" w:color="89939F" w:themeColor="text1" w:themeTint="80"/>
        </w:tcBorders>
      </w:tcPr>
    </w:tblStylePr>
    <w:tblStylePr w:type="band1Horz">
      <w:tblPr/>
      <w:tcPr>
        <w:tcBorders>
          <w:top w:val="single" w:sz="4" w:space="0" w:color="89939F" w:themeColor="text1" w:themeTint="80"/>
          <w:bottom w:val="single" w:sz="4" w:space="0" w:color="89939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467F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89939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89939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025E2D"/>
    <w:rPr>
      <w:rFonts w:eastAsiaTheme="majorEastAsia" w:cs="Times New Roman (Headings CS)"/>
      <w:b/>
      <w:bCs/>
      <w:color w:val="FC4710" w:themeColor="accent1"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5E2D"/>
    <w:rPr>
      <w:rFonts w:eastAsiaTheme="majorEastAsia" w:cstheme="majorBidi"/>
      <w:b/>
      <w:bCs/>
      <w:color w:val="272B30" w:themeColor="text1"/>
      <w:sz w:val="32"/>
      <w:szCs w:val="26"/>
    </w:rPr>
  </w:style>
  <w:style w:type="table" w:styleId="PlainTable5">
    <w:name w:val="Plain Table 5"/>
    <w:basedOn w:val="TableNormal"/>
    <w:uiPriority w:val="45"/>
    <w:rsid w:val="00A467FC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9939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9939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9939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9939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467F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">
    <w:name w:val="Grid Table 1 Light"/>
    <w:basedOn w:val="TableNormal"/>
    <w:uiPriority w:val="46"/>
    <w:rsid w:val="00A467FC"/>
    <w:pPr>
      <w:spacing w:after="0" w:line="240" w:lineRule="auto"/>
    </w:pPr>
    <w:tblPr>
      <w:tblStyleRowBandSize w:val="1"/>
      <w:tblStyleColBandSize w:val="1"/>
      <w:tblBorders>
        <w:top w:val="single" w:sz="4" w:space="0" w:color="A1A9B3" w:themeColor="text1" w:themeTint="66"/>
        <w:left w:val="single" w:sz="4" w:space="0" w:color="A1A9B3" w:themeColor="text1" w:themeTint="66"/>
        <w:bottom w:val="single" w:sz="4" w:space="0" w:color="A1A9B3" w:themeColor="text1" w:themeTint="66"/>
        <w:right w:val="single" w:sz="4" w:space="0" w:color="A1A9B3" w:themeColor="text1" w:themeTint="66"/>
        <w:insideH w:val="single" w:sz="4" w:space="0" w:color="A1A9B3" w:themeColor="text1" w:themeTint="66"/>
        <w:insideV w:val="single" w:sz="4" w:space="0" w:color="A1A9B3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727E8D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27E8D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A467FC"/>
    <w:pPr>
      <w:spacing w:after="0" w:line="240" w:lineRule="auto"/>
    </w:pPr>
    <w:tblPr>
      <w:tblStyleRowBandSize w:val="1"/>
      <w:tblStyleColBandSize w:val="1"/>
      <w:tblBorders>
        <w:top w:val="single" w:sz="4" w:space="0" w:color="FDB59F" w:themeColor="accent1" w:themeTint="66"/>
        <w:left w:val="single" w:sz="4" w:space="0" w:color="FDB59F" w:themeColor="accent1" w:themeTint="66"/>
        <w:bottom w:val="single" w:sz="4" w:space="0" w:color="FDB59F" w:themeColor="accent1" w:themeTint="66"/>
        <w:right w:val="single" w:sz="4" w:space="0" w:color="FDB59F" w:themeColor="accent1" w:themeTint="66"/>
        <w:insideH w:val="single" w:sz="4" w:space="0" w:color="FDB59F" w:themeColor="accent1" w:themeTint="66"/>
        <w:insideV w:val="single" w:sz="4" w:space="0" w:color="FDB59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D906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D906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3Char">
    <w:name w:val="Heading 3 Char"/>
    <w:basedOn w:val="DefaultParagraphFont"/>
    <w:link w:val="Heading3"/>
    <w:uiPriority w:val="9"/>
    <w:rsid w:val="0024728C"/>
    <w:rPr>
      <w:rFonts w:eastAsiaTheme="majorEastAsia" w:cstheme="majorBidi"/>
      <w:b/>
      <w:bCs/>
      <w:color w:val="FC4710" w:themeColor="accent1"/>
      <w:sz w:val="24"/>
    </w:rPr>
  </w:style>
  <w:style w:type="table" w:styleId="GridTable1Light-Accent2">
    <w:name w:val="Grid Table 1 Light Accent 2"/>
    <w:basedOn w:val="TableNormal"/>
    <w:uiPriority w:val="46"/>
    <w:rsid w:val="00A467FC"/>
    <w:pPr>
      <w:spacing w:after="0" w:line="240" w:lineRule="auto"/>
    </w:pPr>
    <w:tblPr>
      <w:tblStyleRowBandSize w:val="1"/>
      <w:tblStyleColBandSize w:val="1"/>
      <w:tblBorders>
        <w:top w:val="single" w:sz="4" w:space="0" w:color="B3D9EE" w:themeColor="accent2" w:themeTint="66"/>
        <w:left w:val="single" w:sz="4" w:space="0" w:color="B3D9EE" w:themeColor="accent2" w:themeTint="66"/>
        <w:bottom w:val="single" w:sz="4" w:space="0" w:color="B3D9EE" w:themeColor="accent2" w:themeTint="66"/>
        <w:right w:val="single" w:sz="4" w:space="0" w:color="B3D9EE" w:themeColor="accent2" w:themeTint="66"/>
        <w:insideH w:val="single" w:sz="4" w:space="0" w:color="B3D9EE" w:themeColor="accent2" w:themeTint="66"/>
        <w:insideV w:val="single" w:sz="4" w:space="0" w:color="B3D9EE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8DC6E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DC6E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A467FC"/>
    <w:pPr>
      <w:spacing w:after="0" w:line="240" w:lineRule="auto"/>
    </w:pPr>
    <w:tblPr>
      <w:tblStyleRowBandSize w:val="1"/>
      <w:tblStyleColBandSize w:val="1"/>
      <w:tblBorders>
        <w:top w:val="single" w:sz="2" w:space="0" w:color="727E8D" w:themeColor="text1" w:themeTint="99"/>
        <w:bottom w:val="single" w:sz="2" w:space="0" w:color="727E8D" w:themeColor="text1" w:themeTint="99"/>
        <w:insideH w:val="single" w:sz="2" w:space="0" w:color="727E8D" w:themeColor="text1" w:themeTint="99"/>
        <w:insideV w:val="single" w:sz="2" w:space="0" w:color="727E8D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27E8D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27E8D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4D9" w:themeFill="text1" w:themeFillTint="33"/>
      </w:tcPr>
    </w:tblStylePr>
    <w:tblStylePr w:type="band1Horz">
      <w:tblPr/>
      <w:tcPr>
        <w:shd w:val="clear" w:color="auto" w:fill="D0D4D9" w:themeFill="text1" w:themeFillTint="33"/>
      </w:tcPr>
    </w:tblStylePr>
  </w:style>
  <w:style w:type="paragraph" w:customStyle="1" w:styleId="BodyText1">
    <w:name w:val="Body Text1"/>
    <w:basedOn w:val="Normal"/>
    <w:qFormat/>
    <w:rsid w:val="00CF692C"/>
    <w:pPr>
      <w:spacing w:after="0" w:line="240" w:lineRule="auto"/>
    </w:pPr>
    <w:rPr>
      <w:color w:val="272B30" w:themeColor="text1"/>
      <w:sz w:val="24"/>
    </w:rPr>
  </w:style>
  <w:style w:type="paragraph" w:customStyle="1" w:styleId="Tabletext">
    <w:name w:val="Table text"/>
    <w:basedOn w:val="BodyText1"/>
    <w:qFormat/>
    <w:rsid w:val="00CF692C"/>
    <w:rPr>
      <w:sz w:val="20"/>
    </w:rPr>
  </w:style>
  <w:style w:type="paragraph" w:styleId="ListBullet">
    <w:name w:val="List Bullet"/>
    <w:basedOn w:val="Normal"/>
    <w:uiPriority w:val="99"/>
    <w:unhideWhenUsed/>
    <w:rsid w:val="0024728C"/>
    <w:pPr>
      <w:numPr>
        <w:numId w:val="2"/>
      </w:numPr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025E2D"/>
    <w:rPr>
      <w:rFonts w:eastAsiaTheme="majorEastAsia" w:cstheme="majorBidi"/>
      <w:b/>
      <w:bCs/>
      <w:iCs/>
      <w:color w:val="272B30" w:themeColor="text1"/>
      <w:sz w:val="24"/>
    </w:rPr>
  </w:style>
  <w:style w:type="paragraph" w:styleId="ListBullet2">
    <w:name w:val="List Bullet 2"/>
    <w:basedOn w:val="Normal"/>
    <w:uiPriority w:val="99"/>
    <w:unhideWhenUsed/>
    <w:rsid w:val="0024728C"/>
    <w:pPr>
      <w:numPr>
        <w:numId w:val="1"/>
      </w:numPr>
      <w:contextualSpacing/>
    </w:pPr>
    <w:rPr>
      <w:sz w:val="24"/>
    </w:rPr>
  </w:style>
  <w:style w:type="character" w:styleId="Hyperlink">
    <w:name w:val="Hyperlink"/>
    <w:basedOn w:val="DefaultParagraphFont"/>
    <w:uiPriority w:val="99"/>
    <w:unhideWhenUsed/>
    <w:rsid w:val="00025E2D"/>
    <w:rPr>
      <w:color w:val="43A1D6" w:themeColor="accent2"/>
      <w:u w:val="single"/>
    </w:r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0"/>
      <w:ind w:left="840"/>
    </w:pPr>
    <w:rPr>
      <w:rFonts w:cstheme="minorHAnsi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025E2D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AD7AFF"/>
    <w:pPr>
      <w:spacing w:after="0"/>
      <w:outlineLvl w:val="9"/>
    </w:pPr>
    <w:rPr>
      <w:rFonts w:asciiTheme="majorHAnsi" w:hAnsiTheme="majorHAnsi" w:cstheme="majorBidi"/>
    </w:rPr>
  </w:style>
  <w:style w:type="paragraph" w:styleId="TOC1">
    <w:name w:val="toc 1"/>
    <w:basedOn w:val="Normal"/>
    <w:next w:val="Normal"/>
    <w:autoRedefine/>
    <w:uiPriority w:val="39"/>
    <w:unhideWhenUsed/>
    <w:rsid w:val="001F2393"/>
    <w:pPr>
      <w:spacing w:before="120" w:after="0"/>
    </w:pPr>
    <w:rPr>
      <w:rFonts w:cstheme="minorHAnsi"/>
      <w:b/>
      <w:bCs/>
      <w:iCs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1F2393"/>
    <w:pPr>
      <w:spacing w:before="120" w:after="0"/>
      <w:ind w:left="280"/>
    </w:pPr>
    <w:rPr>
      <w:rFonts w:cstheme="minorHAnsi"/>
      <w:bCs/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1F2393"/>
    <w:pPr>
      <w:spacing w:after="0"/>
      <w:ind w:left="560"/>
    </w:pPr>
    <w:rPr>
      <w:rFonts w:cstheme="minorHAnsi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61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61E"/>
    <w:rPr>
      <w:rFonts w:ascii="Segoe UI" w:hAnsi="Segoe UI" w:cs="Segoe U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1F2393"/>
    <w:pPr>
      <w:spacing w:after="0"/>
      <w:ind w:left="1120"/>
    </w:pPr>
    <w:rPr>
      <w:rFonts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1F2393"/>
    <w:pPr>
      <w:spacing w:after="0"/>
      <w:ind w:left="1400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1F2393"/>
    <w:pPr>
      <w:spacing w:after="0"/>
      <w:ind w:left="1680"/>
    </w:pPr>
    <w:rPr>
      <w:rFonts w:cstheme="minorHAnsi"/>
      <w:sz w:val="20"/>
      <w:szCs w:val="20"/>
    </w:rPr>
  </w:style>
  <w:style w:type="table" w:styleId="TableGridLight">
    <w:name w:val="Grid Table Light"/>
    <w:basedOn w:val="TableNormal"/>
    <w:uiPriority w:val="40"/>
    <w:rsid w:val="00435F9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OC8">
    <w:name w:val="toc 8"/>
    <w:basedOn w:val="Normal"/>
    <w:next w:val="Normal"/>
    <w:autoRedefine/>
    <w:uiPriority w:val="39"/>
    <w:semiHidden/>
    <w:unhideWhenUsed/>
    <w:rsid w:val="001F2393"/>
    <w:pPr>
      <w:spacing w:after="0"/>
      <w:ind w:left="1960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1F2393"/>
    <w:pPr>
      <w:spacing w:after="0"/>
      <w:ind w:left="2240"/>
    </w:pPr>
    <w:rPr>
      <w:rFonts w:cstheme="minorHAnsi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F23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2393"/>
    <w:rPr>
      <w:sz w:val="28"/>
    </w:rPr>
  </w:style>
  <w:style w:type="paragraph" w:styleId="Footer">
    <w:name w:val="footer"/>
    <w:basedOn w:val="Normal"/>
    <w:link w:val="FooterChar"/>
    <w:uiPriority w:val="99"/>
    <w:unhideWhenUsed/>
    <w:qFormat/>
    <w:rsid w:val="001F23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2393"/>
    <w:rPr>
      <w:sz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AC7767"/>
    <w:rPr>
      <w:color w:val="002984" w:themeColor="followed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47072D"/>
    <w:rPr>
      <w:rFonts w:eastAsiaTheme="majorEastAsia" w:cstheme="majorBidi"/>
      <w:color w:val="272B30" w:themeColor="text1"/>
      <w:sz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5EF8"/>
    <w:rPr>
      <w:rFonts w:asciiTheme="majorHAnsi" w:eastAsiaTheme="majorEastAsia" w:hAnsiTheme="majorHAnsi" w:cstheme="majorBidi"/>
      <w:i/>
      <w:iCs/>
      <w:color w:val="831F01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5EF8"/>
    <w:rPr>
      <w:rFonts w:asciiTheme="majorHAnsi" w:eastAsiaTheme="majorEastAsia" w:hAnsiTheme="majorHAnsi" w:cstheme="majorBidi"/>
      <w:i/>
      <w:iCs/>
      <w:color w:val="565F6A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5EF8"/>
    <w:rPr>
      <w:rFonts w:asciiTheme="majorHAnsi" w:eastAsiaTheme="majorEastAsia" w:hAnsiTheme="majorHAnsi" w:cstheme="majorBidi"/>
      <w:color w:val="FC4710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5EF8"/>
    <w:rPr>
      <w:rFonts w:asciiTheme="majorHAnsi" w:eastAsiaTheme="majorEastAsia" w:hAnsiTheme="majorHAnsi" w:cstheme="majorBidi"/>
      <w:i/>
      <w:iCs/>
      <w:color w:val="565F6A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55EF8"/>
    <w:pPr>
      <w:spacing w:line="240" w:lineRule="auto"/>
    </w:pPr>
    <w:rPr>
      <w:b/>
      <w:bCs/>
      <w:color w:val="FC4710" w:themeColor="accent1"/>
      <w:sz w:val="18"/>
      <w:szCs w:val="18"/>
    </w:rPr>
  </w:style>
  <w:style w:type="character" w:customStyle="1" w:styleId="normaltextrun">
    <w:name w:val="normaltextrun"/>
    <w:basedOn w:val="DefaultParagraphFont"/>
    <w:rsid w:val="00784C6E"/>
  </w:style>
  <w:style w:type="paragraph" w:styleId="ListParagraph">
    <w:name w:val="List Paragraph"/>
    <w:aliases w:val="Use Case List Paragraph,List Paragraph1,Heading2,Body Bullet,Bulleted Text,b1,Bullet for no #'s,B1,Figure_name,List bullet,List Paragraph 1,Ref,lp1,List Paragraph Char Char,bu1,bu1 + Before:  0 pt,After:  6 pt,Bullet 1,11 pt"/>
    <w:basedOn w:val="Normal"/>
    <w:link w:val="ListParagraphChar"/>
    <w:uiPriority w:val="34"/>
    <w:unhideWhenUsed/>
    <w:qFormat/>
    <w:rsid w:val="00271DE6"/>
    <w:pPr>
      <w:ind w:left="720"/>
      <w:contextualSpacing/>
    </w:pPr>
  </w:style>
  <w:style w:type="character" w:customStyle="1" w:styleId="ListParagraphChar">
    <w:name w:val="List Paragraph Char"/>
    <w:aliases w:val="Use Case List Paragraph Char,List Paragraph1 Char,Heading2 Char,Body Bullet Char,Bulleted Text Char,b1 Char,Bullet for no #'s Char,B1 Char,Figure_name Char,List bullet Char,List Paragraph 1 Char,Ref Char,lp1 Char,bu1 Char,11 pt Char"/>
    <w:link w:val="ListParagraph"/>
    <w:uiPriority w:val="34"/>
    <w:locked/>
    <w:rsid w:val="006F2279"/>
    <w:rPr>
      <w:sz w:val="28"/>
    </w:rPr>
  </w:style>
  <w:style w:type="paragraph" w:customStyle="1" w:styleId="paragraph">
    <w:name w:val="paragraph"/>
    <w:basedOn w:val="Normal"/>
    <w:rsid w:val="00646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ingerror">
    <w:name w:val="spellingerror"/>
    <w:basedOn w:val="DefaultParagraphFont"/>
    <w:rsid w:val="006464F2"/>
  </w:style>
  <w:style w:type="character" w:customStyle="1" w:styleId="eop">
    <w:name w:val="eop"/>
    <w:basedOn w:val="DefaultParagraphFont"/>
    <w:rsid w:val="006464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87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ocs.workfusion.com/display/PSS/Business+Requirements+Document" TargetMode="External"/><Relationship Id="rId18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image" Target="media/image4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C\AppData\Local\Temp\Solution%20Design%20Document%20Template_V2.dotx" TargetMode="External"/></Relationships>
</file>

<file path=word/theme/theme1.xml><?xml version="1.0" encoding="utf-8"?>
<a:theme xmlns:a="http://schemas.openxmlformats.org/drawingml/2006/main" name="Office Theme">
  <a:themeElements>
    <a:clrScheme name="WF colors">
      <a:dk1>
        <a:srgbClr val="272B30"/>
      </a:dk1>
      <a:lt1>
        <a:srgbClr val="FFFFFF"/>
      </a:lt1>
      <a:dk2>
        <a:srgbClr val="3B4149"/>
      </a:dk2>
      <a:lt2>
        <a:srgbClr val="90857F"/>
      </a:lt2>
      <a:accent1>
        <a:srgbClr val="FC4710"/>
      </a:accent1>
      <a:accent2>
        <a:srgbClr val="43A1D6"/>
      </a:accent2>
      <a:accent3>
        <a:srgbClr val="FCDC28"/>
      </a:accent3>
      <a:accent4>
        <a:srgbClr val="9B1F43"/>
      </a:accent4>
      <a:accent5>
        <a:srgbClr val="006F3C"/>
      </a:accent5>
      <a:accent6>
        <a:srgbClr val="692893"/>
      </a:accent6>
      <a:hlink>
        <a:srgbClr val="FB9173"/>
      </a:hlink>
      <a:folHlink>
        <a:srgbClr val="00298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2015-07-30T00:00:00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7B5EB39EA0D242B7E4893576720C93" ma:contentTypeVersion="12" ma:contentTypeDescription="Create a new document." ma:contentTypeScope="" ma:versionID="445a05743bf485b88ac162a8c34a6702">
  <xsd:schema xmlns:xsd="http://www.w3.org/2001/XMLSchema" xmlns:xs="http://www.w3.org/2001/XMLSchema" xmlns:p="http://schemas.microsoft.com/office/2006/metadata/properties" xmlns:ns2="c31a57f6-c182-4c2e-bbf1-3b86b229452b" xmlns:ns3="1b692725-d7ba-40b4-8bb8-90082b694ce1" targetNamespace="http://schemas.microsoft.com/office/2006/metadata/properties" ma:root="true" ma:fieldsID="620f6dddc06108b06415abffa5f62a19" ns2:_="" ns3:_="">
    <xsd:import namespace="c31a57f6-c182-4c2e-bbf1-3b86b229452b"/>
    <xsd:import namespace="1b692725-d7ba-40b4-8bb8-90082b694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1a57f6-c182-4c2e-bbf1-3b86b22945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692725-d7ba-40b4-8bb8-90082b694ce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59A5C77-2927-4294-8A68-FF031576FD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E06023-2AC9-4F77-B91C-4BDB91BFF7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D5F684-6852-41C9-96DE-3556F0848C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2ACFEC8-8792-4B12-94EC-369C08BDA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1a57f6-c182-4c2e-bbf1-3b86b229452b"/>
    <ds:schemaRef ds:uri="1b692725-d7ba-40b4-8bb8-90082b694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Solution Design Document Template_V2.dotx</Template>
  <TotalTime>400</TotalTime>
  <Pages>5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Robotic Process Automation</vt:lpstr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Robotic Process Automation</dc:title>
  <dc:subject>&lt;process name&gt;</dc:subject>
  <dc:creator>Quadring</dc:creator>
  <cp:keywords>Solution Design Document</cp:keywords>
  <dc:description/>
  <cp:lastModifiedBy>Anastasiya Voznovich</cp:lastModifiedBy>
  <cp:revision>21</cp:revision>
  <dcterms:created xsi:type="dcterms:W3CDTF">2020-05-04T18:33:00Z</dcterms:created>
  <dcterms:modified xsi:type="dcterms:W3CDTF">2020-06-25T16:24:00Z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TC038436609991</vt:lpwstr>
  </property>
  <property fmtid="{D5CDD505-2E9C-101B-9397-08002B2CF9AE}" pid="3" name="ContentTypeId">
    <vt:lpwstr>0x010100797B5EB39EA0D242B7E4893576720C93</vt:lpwstr>
  </property>
</Properties>
</file>